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65A14" w14:textId="54DC7AB9" w:rsidR="003E55CE" w:rsidRPr="00DF43D6" w:rsidRDefault="000068AE" w:rsidP="00DF43D6">
      <w:pPr>
        <w:rPr>
          <w:rFonts w:ascii="Plus Jakarta Sans SemiBold" w:hAnsi="Plus Jakarta Sans SemiBold"/>
          <w:b/>
          <w:bCs/>
          <w:color w:val="000000"/>
          <w:lang w:val="en-GB"/>
        </w:rPr>
      </w:pPr>
      <w:bookmarkStart w:id="0" w:name="_Toc196418550"/>
      <w:bookmarkStart w:id="1" w:name="_Toc196417841"/>
      <w:bookmarkStart w:id="2" w:name="_Toc196417949"/>
      <w:bookmarkStart w:id="3" w:name="_Toc196417974"/>
      <w:bookmarkStart w:id="4" w:name="_Toc196418728"/>
      <w:bookmarkStart w:id="5" w:name="_Toc196421851"/>
      <w:r w:rsidRPr="00F54C9F">
        <w:rPr>
          <w:rStyle w:val="SubtleEmphasis"/>
          <w:rFonts w:ascii="Plus Jakarta Sans SemiBold" w:hAnsi="Plus Jakarta Sans SemiBold"/>
          <w:b/>
          <w:bCs/>
          <w:i w:val="0"/>
          <w:iCs w:val="0"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295CEBA4" wp14:editId="31242714">
                <wp:simplePos x="0" y="0"/>
                <wp:positionH relativeFrom="margin">
                  <wp:align>left</wp:align>
                </wp:positionH>
                <wp:positionV relativeFrom="paragraph">
                  <wp:posOffset>6089015</wp:posOffset>
                </wp:positionV>
                <wp:extent cx="5599430" cy="781050"/>
                <wp:effectExtent l="0" t="0" r="1270" b="0"/>
                <wp:wrapNone/>
                <wp:docPr id="107605436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9430" cy="781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807A31" w14:textId="71BA99A9" w:rsidR="000068AE" w:rsidRPr="001C24B6" w:rsidRDefault="000068AE" w:rsidP="000068AE">
                            <w:pPr>
                              <w:pStyle w:val="BodyText"/>
                              <w:rPr>
                                <w:rFonts w:ascii="Plus Jakarta Sans SemiBold" w:hAnsi="Plus Jakarta Sans SemiBold"/>
                                <w:b/>
                                <w:bCs/>
                                <w:color w:val="512EAB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color w:val="512EAB"/>
                                <w:sz w:val="36"/>
                                <w:szCs w:val="36"/>
                              </w:rPr>
                              <w:t>Getting Ready to Teach IGCSE</w:t>
                            </w:r>
                            <w:r>
                              <w:rPr>
                                <w:color w:val="512EAB"/>
                                <w:sz w:val="36"/>
                                <w:szCs w:val="36"/>
                              </w:rPr>
                              <w:t xml:space="preserve"> Mathematics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5CEBA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479.45pt;width:440.9pt;height:61.5pt;z-index:251889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" filled="f" stroked="f" strokeweight=".5pt">
                <v:textbox inset="0,0,0,0">
                  <w:txbxContent>
                    <w:p w14:paraId="4D807A31" w14:textId="71BA99A9" w:rsidR="000068AE" w:rsidRPr="001C24B6" w:rsidRDefault="000068AE" w:rsidP="000068AE">
                      <w:pPr>
                        <w:pStyle w:val="BodyText"/>
                        <w:rPr>
                          <w:rFonts w:ascii="Plus Jakarta Sans SemiBold" w:hAnsi="Plus Jakarta Sans SemiBold"/>
                          <w:b/>
                          <w:bCs/>
                          <w:color w:val="512EAB"/>
                          <w:sz w:val="40"/>
                          <w:szCs w:val="36"/>
                        </w:rPr>
                      </w:pPr>
                      <w:r>
                        <w:rPr>
                          <w:color w:val="512EAB"/>
                          <w:sz w:val="36"/>
                          <w:szCs w:val="36"/>
                        </w:rPr>
                        <w:t>Getting Ready to Teach IGCSE</w:t>
                      </w:r>
                      <w:r>
                        <w:rPr>
                          <w:color w:val="512EAB"/>
                          <w:sz w:val="36"/>
                          <w:szCs w:val="36"/>
                        </w:rPr>
                        <w:t xml:space="preserve"> Mathematics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sdt>
        <w:sdtPr>
          <w:rPr>
            <w:rStyle w:val="Emphasis"/>
            <w:rFonts w:ascii="Plus Jakarta Sans SemiBold" w:hAnsi="Plus Jakarta Sans SemiBold"/>
            <w:b/>
            <w:bCs/>
            <w:i w:val="0"/>
            <w:iCs w:val="0"/>
            <w:color w:val="000000"/>
            <w:u w:val="none"/>
            <w:lang w:val="en-GB"/>
          </w:rPr>
          <w:id w:val="-804383714"/>
          <w:docPartObj>
            <w:docPartGallery w:val="Cover Pages"/>
            <w:docPartUnique/>
          </w:docPartObj>
        </w:sdtPr>
        <w:sdtContent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736576" behindDoc="0" locked="0" layoutInCell="1" allowOverlap="1" wp14:anchorId="7395E223" wp14:editId="347EEA33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6D4A37B6" w:rsidR="00F54C9F" w:rsidRPr="001C24B6" w:rsidRDefault="000068AE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395E223" id="_x0000_s1027" type="#_x0000_t202" style="position:absolute;margin-left:-.7pt;margin-top:296.55pt;width:465pt;height:177pt;z-index:251736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" filled="f" stroked="f" strokeweight=".5pt">
                    <v:textbox inset="0,0,0,0">
                      <w:txbxContent>
                        <w:p w14:paraId="462BB9BB" w14:textId="6D4A37B6" w:rsidR="00F54C9F" w:rsidRPr="001C24B6" w:rsidRDefault="000068AE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580928" behindDoc="0" locked="0" layoutInCell="1" allowOverlap="1" wp14:anchorId="2DBAD377" wp14:editId="6D2A030E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sdtContent>
      </w:sdt>
      <w:bookmarkEnd w:id="1"/>
      <w:bookmarkEnd w:id="2"/>
      <w:bookmarkEnd w:id="3"/>
      <w:bookmarkEnd w:id="4"/>
      <w:bookmarkEnd w:id="5"/>
    </w:p>
    <w:p w14:paraId="250A949F" w14:textId="77777777" w:rsidR="003E55CE" w:rsidRDefault="003E55CE"/>
    <w:p w14:paraId="21F46C0F" w14:textId="3F690AF3" w:rsidR="003E55CE" w:rsidRDefault="00155323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  <w:r>
        <w:rPr>
          <w:rFonts w:ascii="Plus Jakarta Sans" w:hAnsi="Plus Jakarta Sans"/>
          <w:b/>
          <w:bCs/>
          <w:sz w:val="52"/>
          <w:szCs w:val="32"/>
          <w:lang w:eastAsia="en-US"/>
        </w:rPr>
        <w:t>Activity 1</w:t>
      </w:r>
    </w:p>
    <w:p w14:paraId="0B7B0D87" w14:textId="77777777" w:rsidR="00DC5ED4" w:rsidRDefault="00DC5ED4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</w:p>
    <w:p w14:paraId="488AF1EE" w14:textId="77777777" w:rsidR="00DC5ED4" w:rsidRPr="00DC5ED4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  <w:sz w:val="28"/>
          <w:szCs w:val="28"/>
        </w:rPr>
      </w:pPr>
      <w:r w:rsidRPr="00DC5ED4">
        <w:rPr>
          <w:rFonts w:asciiTheme="minorHAnsi" w:eastAsia="Open Sans Light" w:hAnsiTheme="minorHAnsi" w:cs="Open Sans Light"/>
          <w:sz w:val="28"/>
          <w:szCs w:val="28"/>
        </w:rPr>
        <w:t>Work through the grade 5 question shown for 4MB1 and then the grade 8 question for 4MA1</w:t>
      </w:r>
    </w:p>
    <w:p w14:paraId="157004CA" w14:textId="77777777" w:rsidR="00DC5ED4" w:rsidRPr="00DC5ED4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  <w:sz w:val="28"/>
          <w:szCs w:val="28"/>
        </w:rPr>
      </w:pPr>
      <w:r w:rsidRPr="00DC5ED4">
        <w:rPr>
          <w:rFonts w:asciiTheme="minorHAnsi" w:eastAsia="Open Sans Light" w:hAnsiTheme="minorHAnsi" w:cs="Open Sans Light"/>
          <w:sz w:val="28"/>
          <w:szCs w:val="28"/>
        </w:rPr>
        <w:t>What skills are being assessed?</w:t>
      </w:r>
    </w:p>
    <w:p w14:paraId="05747E3F" w14:textId="77777777" w:rsidR="00DC5ED4" w:rsidRPr="00DC5ED4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  <w:sz w:val="28"/>
          <w:szCs w:val="28"/>
        </w:rPr>
      </w:pPr>
      <w:r w:rsidRPr="00DC5ED4">
        <w:rPr>
          <w:rFonts w:asciiTheme="minorHAnsi" w:eastAsia="Open Sans Light" w:hAnsiTheme="minorHAnsi" w:cs="Open Sans Light"/>
          <w:sz w:val="28"/>
          <w:szCs w:val="28"/>
        </w:rPr>
        <w:t>Do they represent problem solving?</w:t>
      </w:r>
    </w:p>
    <w:p w14:paraId="611BE797" w14:textId="77777777" w:rsidR="00DC5ED4" w:rsidRPr="00DC5ED4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  <w:sz w:val="28"/>
          <w:szCs w:val="28"/>
        </w:rPr>
      </w:pPr>
      <w:r w:rsidRPr="00DC5ED4">
        <w:rPr>
          <w:rFonts w:asciiTheme="minorHAnsi" w:eastAsia="Open Sans Light" w:hAnsiTheme="minorHAnsi" w:cs="Open Sans Light"/>
          <w:sz w:val="28"/>
          <w:szCs w:val="28"/>
        </w:rPr>
        <w:t>Are you convinced about the claim that the level 8 question is a good preparation for A level?</w:t>
      </w:r>
    </w:p>
    <w:p w14:paraId="19512E68" w14:textId="77777777" w:rsidR="00155323" w:rsidRDefault="00155323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</w:p>
    <w:p w14:paraId="6D266AB0" w14:textId="2F36B813" w:rsidR="00155323" w:rsidRDefault="00155323" w:rsidP="00155323">
      <w:pPr>
        <w:pStyle w:val="Heading3"/>
      </w:pPr>
      <w:r>
        <w:t>4MB1 Grade 5</w:t>
      </w:r>
    </w:p>
    <w:p w14:paraId="28AF9CE9" w14:textId="2D2B7F17" w:rsidR="00155323" w:rsidRDefault="00155323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  <w:r w:rsidRPr="00267089">
        <w:rPr>
          <w:b/>
          <w:bCs/>
        </w:rPr>
        <w:drawing>
          <wp:inline distT="0" distB="0" distL="0" distR="0" wp14:anchorId="78B7708A" wp14:editId="30656082">
            <wp:extent cx="5731510" cy="1786890"/>
            <wp:effectExtent l="19050" t="19050" r="21590" b="22860"/>
            <wp:docPr id="11" name="Picture 10" descr="A close-up of a documen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D492063-7BDA-6D1A-5643-FF463F9DC6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close-up of a document&#10;&#10;Description automatically generated">
                      <a:extLst>
                        <a:ext uri="{FF2B5EF4-FFF2-40B4-BE49-F238E27FC236}">
                          <a16:creationId xmlns:a16="http://schemas.microsoft.com/office/drawing/2014/main" id="{2D492063-7BDA-6D1A-5643-FF463F9DC6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3216"/>
                    <a:stretch/>
                  </pic:blipFill>
                  <pic:spPr>
                    <a:xfrm>
                      <a:off x="0" y="0"/>
                      <a:ext cx="5731510" cy="178689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BEC8144" w14:textId="77777777" w:rsidR="00155323" w:rsidRDefault="00155323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</w:p>
    <w:p w14:paraId="325DB5AE" w14:textId="77777777" w:rsidR="00155323" w:rsidRDefault="00155323" w:rsidP="00155323">
      <w:pPr>
        <w:pStyle w:val="Heading3"/>
      </w:pPr>
      <w:r>
        <w:t>4M</w:t>
      </w:r>
      <w:r>
        <w:t>A</w:t>
      </w:r>
      <w:r>
        <w:t xml:space="preserve">1 Grade </w:t>
      </w:r>
      <w:r>
        <w:t>8</w:t>
      </w:r>
    </w:p>
    <w:p w14:paraId="6B200C19" w14:textId="391AAEC6" w:rsidR="00155323" w:rsidRDefault="00155323" w:rsidP="00155323">
      <w:pPr>
        <w:pStyle w:val="Heading3"/>
      </w:pPr>
      <w:r w:rsidRPr="00AC6FD3">
        <w:rPr>
          <w:b w:val="0"/>
          <w:bCs w:val="0"/>
        </w:rPr>
        <w:drawing>
          <wp:anchor distT="0" distB="0" distL="114300" distR="114300" simplePos="0" relativeHeight="251888128" behindDoc="0" locked="0" layoutInCell="1" allowOverlap="1" wp14:anchorId="3C8CF857" wp14:editId="6BB01489">
            <wp:simplePos x="0" y="0"/>
            <wp:positionH relativeFrom="column">
              <wp:posOffset>-12700</wp:posOffset>
            </wp:positionH>
            <wp:positionV relativeFrom="paragraph">
              <wp:posOffset>59055</wp:posOffset>
            </wp:positionV>
            <wp:extent cx="5731510" cy="1101090"/>
            <wp:effectExtent l="19050" t="19050" r="21590" b="22860"/>
            <wp:wrapSquare wrapText="bothSides"/>
            <wp:docPr id="6" name="Picture 5" descr="A white background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9D1873C-E961-975C-35A7-84713E64FD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white background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99D1873C-E961-975C-35A7-84713E64FD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109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anchor>
        </w:drawing>
      </w:r>
    </w:p>
    <w:p w14:paraId="212B8F3F" w14:textId="0DB66022" w:rsidR="00155323" w:rsidRDefault="00155323" w:rsidP="00155323">
      <w:pPr>
        <w:pStyle w:val="Heading3"/>
      </w:pPr>
    </w:p>
    <w:p w14:paraId="207ABA01" w14:textId="4A4A42CE" w:rsidR="00155323" w:rsidRDefault="00155323" w:rsidP="00155323">
      <w:pPr>
        <w:pStyle w:val="Heading3"/>
      </w:pPr>
    </w:p>
    <w:p w14:paraId="386E4C45" w14:textId="0F5FCF36" w:rsidR="00155323" w:rsidRDefault="00155323" w:rsidP="00155323">
      <w:pPr>
        <w:pStyle w:val="Heading3"/>
      </w:pPr>
    </w:p>
    <w:p w14:paraId="53CDD953" w14:textId="52B9A9F7" w:rsidR="00155323" w:rsidRDefault="00155323" w:rsidP="00155323">
      <w:pPr>
        <w:pStyle w:val="Heading3"/>
      </w:pPr>
    </w:p>
    <w:p w14:paraId="201FF024" w14:textId="77777777" w:rsidR="00155323" w:rsidRDefault="00155323" w:rsidP="00155323">
      <w:pPr>
        <w:rPr>
          <w:lang w:eastAsia="en-US"/>
        </w:rPr>
      </w:pPr>
    </w:p>
    <w:p w14:paraId="02174CC1" w14:textId="77777777" w:rsidR="00155323" w:rsidRDefault="00155323" w:rsidP="00155323">
      <w:pPr>
        <w:rPr>
          <w:lang w:eastAsia="en-US"/>
        </w:rPr>
      </w:pPr>
    </w:p>
    <w:p w14:paraId="26A09FB2" w14:textId="04759D3B" w:rsidR="00155323" w:rsidRDefault="00155323" w:rsidP="00155323">
      <w:pPr>
        <w:pStyle w:val="Heading3"/>
      </w:pPr>
      <w:r w:rsidRPr="00836183">
        <w:rPr>
          <w:b w:val="0"/>
          <w:bCs w:val="0"/>
        </w:rPr>
        <w:lastRenderedPageBreak/>
        <w:drawing>
          <wp:inline distT="0" distB="0" distL="0" distR="0" wp14:anchorId="2F1D97BB" wp14:editId="1D52BCB9">
            <wp:extent cx="5731510" cy="3292475"/>
            <wp:effectExtent l="19050" t="19050" r="21590" b="22225"/>
            <wp:docPr id="1653427824" name="Picture 1" descr="A white sheet with black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427824" name="Picture 1" descr="A white sheet with black text and numbers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247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B4D9882" w14:textId="77777777" w:rsidR="00155323" w:rsidRDefault="00155323" w:rsidP="00155323">
      <w:pPr>
        <w:rPr>
          <w:lang w:eastAsia="en-US"/>
        </w:rPr>
      </w:pPr>
    </w:p>
    <w:p w14:paraId="34AD2A32" w14:textId="77777777" w:rsidR="00155323" w:rsidRDefault="00155323" w:rsidP="00155323">
      <w:pPr>
        <w:rPr>
          <w:lang w:eastAsia="en-US"/>
        </w:rPr>
      </w:pPr>
    </w:p>
    <w:p w14:paraId="353EFAF8" w14:textId="77777777" w:rsidR="00155323" w:rsidRDefault="00155323" w:rsidP="00155323">
      <w:pPr>
        <w:rPr>
          <w:lang w:eastAsia="en-US"/>
        </w:rPr>
      </w:pPr>
    </w:p>
    <w:p w14:paraId="6781D825" w14:textId="77777777" w:rsidR="00B4265A" w:rsidRDefault="00B4265A" w:rsidP="00155323">
      <w:pPr>
        <w:rPr>
          <w:lang w:eastAsia="en-US"/>
        </w:rPr>
      </w:pPr>
    </w:p>
    <w:p w14:paraId="6AC15519" w14:textId="77777777" w:rsidR="00B4265A" w:rsidRDefault="00B4265A" w:rsidP="00155323">
      <w:pPr>
        <w:rPr>
          <w:lang w:eastAsia="en-US"/>
        </w:rPr>
      </w:pPr>
    </w:p>
    <w:p w14:paraId="11E34CC6" w14:textId="77777777" w:rsidR="00B4265A" w:rsidRDefault="00B4265A" w:rsidP="00155323">
      <w:pPr>
        <w:rPr>
          <w:lang w:eastAsia="en-US"/>
        </w:rPr>
      </w:pPr>
    </w:p>
    <w:p w14:paraId="28CD51A5" w14:textId="77777777" w:rsidR="00B4265A" w:rsidRDefault="00B4265A" w:rsidP="00155323">
      <w:pPr>
        <w:rPr>
          <w:lang w:eastAsia="en-US"/>
        </w:rPr>
      </w:pPr>
    </w:p>
    <w:p w14:paraId="6BA0A7F4" w14:textId="77777777" w:rsidR="00B4265A" w:rsidRDefault="00B4265A" w:rsidP="00155323">
      <w:pPr>
        <w:rPr>
          <w:lang w:eastAsia="en-US"/>
        </w:rPr>
      </w:pPr>
    </w:p>
    <w:p w14:paraId="2C0CCA36" w14:textId="77777777" w:rsidR="00B4265A" w:rsidRDefault="00B4265A" w:rsidP="00155323">
      <w:pPr>
        <w:rPr>
          <w:lang w:eastAsia="en-US"/>
        </w:rPr>
      </w:pPr>
    </w:p>
    <w:p w14:paraId="7227C5BF" w14:textId="77777777" w:rsidR="00B4265A" w:rsidRDefault="00B4265A" w:rsidP="00155323">
      <w:pPr>
        <w:rPr>
          <w:lang w:eastAsia="en-US"/>
        </w:rPr>
      </w:pPr>
    </w:p>
    <w:p w14:paraId="1B6CEDD9" w14:textId="77777777" w:rsidR="00B4265A" w:rsidRDefault="00B4265A" w:rsidP="00155323">
      <w:pPr>
        <w:rPr>
          <w:lang w:eastAsia="en-US"/>
        </w:rPr>
      </w:pPr>
    </w:p>
    <w:p w14:paraId="36312DF9" w14:textId="77777777" w:rsidR="00B4265A" w:rsidRDefault="00B4265A" w:rsidP="00155323">
      <w:pPr>
        <w:rPr>
          <w:lang w:eastAsia="en-US"/>
        </w:rPr>
      </w:pPr>
    </w:p>
    <w:p w14:paraId="2FC2ED6D" w14:textId="77777777" w:rsidR="00B4265A" w:rsidRDefault="00B4265A" w:rsidP="00155323">
      <w:pPr>
        <w:rPr>
          <w:lang w:eastAsia="en-US"/>
        </w:rPr>
      </w:pPr>
    </w:p>
    <w:p w14:paraId="7855A158" w14:textId="77777777" w:rsidR="00B4265A" w:rsidRDefault="00B4265A" w:rsidP="00155323">
      <w:pPr>
        <w:rPr>
          <w:lang w:eastAsia="en-US"/>
        </w:rPr>
      </w:pPr>
    </w:p>
    <w:p w14:paraId="6C245750" w14:textId="77777777" w:rsidR="00B4265A" w:rsidRDefault="00B4265A" w:rsidP="00155323">
      <w:pPr>
        <w:rPr>
          <w:lang w:eastAsia="en-US"/>
        </w:rPr>
      </w:pPr>
    </w:p>
    <w:p w14:paraId="62028A78" w14:textId="77777777" w:rsidR="00B4265A" w:rsidRDefault="00B4265A" w:rsidP="00155323">
      <w:pPr>
        <w:rPr>
          <w:lang w:eastAsia="en-US"/>
        </w:rPr>
      </w:pPr>
    </w:p>
    <w:p w14:paraId="193DA11D" w14:textId="77777777" w:rsidR="00B4265A" w:rsidRDefault="00B4265A" w:rsidP="00155323">
      <w:pPr>
        <w:rPr>
          <w:lang w:eastAsia="en-US"/>
        </w:rPr>
      </w:pPr>
    </w:p>
    <w:p w14:paraId="242092CB" w14:textId="77777777" w:rsidR="00B4265A" w:rsidRDefault="00B4265A" w:rsidP="00155323">
      <w:pPr>
        <w:rPr>
          <w:lang w:eastAsia="en-US"/>
        </w:rPr>
      </w:pPr>
    </w:p>
    <w:p w14:paraId="65464254" w14:textId="77777777" w:rsidR="00B4265A" w:rsidRDefault="00B4265A" w:rsidP="00155323">
      <w:pPr>
        <w:rPr>
          <w:lang w:eastAsia="en-US"/>
        </w:rPr>
      </w:pPr>
    </w:p>
    <w:p w14:paraId="62908206" w14:textId="77777777" w:rsidR="00DC5ED4" w:rsidRDefault="00DC5ED4" w:rsidP="00155323">
      <w:pPr>
        <w:rPr>
          <w:lang w:eastAsia="en-US"/>
        </w:rPr>
      </w:pPr>
    </w:p>
    <w:p w14:paraId="0DB40432" w14:textId="77777777" w:rsidR="00DC5ED4" w:rsidRDefault="00DC5ED4" w:rsidP="00155323">
      <w:pPr>
        <w:rPr>
          <w:lang w:eastAsia="en-US"/>
        </w:rPr>
      </w:pPr>
    </w:p>
    <w:p w14:paraId="132E1838" w14:textId="77777777" w:rsidR="00B4265A" w:rsidRDefault="00B4265A" w:rsidP="00155323">
      <w:pPr>
        <w:rPr>
          <w:lang w:eastAsia="en-US"/>
        </w:rPr>
      </w:pPr>
    </w:p>
    <w:p w14:paraId="2F030B0B" w14:textId="77777777" w:rsidR="00651C23" w:rsidRDefault="00651C23" w:rsidP="00155323">
      <w:pPr>
        <w:rPr>
          <w:lang w:eastAsia="en-US"/>
        </w:rPr>
      </w:pPr>
    </w:p>
    <w:p w14:paraId="711048F8" w14:textId="77777777" w:rsidR="00651C23" w:rsidRDefault="00651C23" w:rsidP="00155323">
      <w:pPr>
        <w:rPr>
          <w:lang w:eastAsia="en-US"/>
        </w:rPr>
      </w:pPr>
    </w:p>
    <w:p w14:paraId="6CE37461" w14:textId="77777777" w:rsidR="00651C23" w:rsidRDefault="00651C23" w:rsidP="00155323">
      <w:pPr>
        <w:rPr>
          <w:lang w:eastAsia="en-US"/>
        </w:rPr>
      </w:pPr>
    </w:p>
    <w:p w14:paraId="3B1A2C68" w14:textId="77777777" w:rsidR="00B4265A" w:rsidRDefault="00B4265A" w:rsidP="00155323">
      <w:pPr>
        <w:rPr>
          <w:lang w:eastAsia="en-US"/>
        </w:rPr>
      </w:pPr>
    </w:p>
    <w:p w14:paraId="4959B779" w14:textId="77777777" w:rsidR="00B4265A" w:rsidRDefault="00B4265A" w:rsidP="00155323">
      <w:pPr>
        <w:rPr>
          <w:lang w:eastAsia="en-US"/>
        </w:rPr>
      </w:pPr>
    </w:p>
    <w:p w14:paraId="1D76C893" w14:textId="77777777" w:rsidR="00B4265A" w:rsidRDefault="00B4265A" w:rsidP="00155323">
      <w:pPr>
        <w:rPr>
          <w:lang w:eastAsia="en-US"/>
        </w:rPr>
      </w:pPr>
    </w:p>
    <w:p w14:paraId="1D46EB31" w14:textId="1447967B" w:rsidR="00B4265A" w:rsidRDefault="00B4265A" w:rsidP="00B4265A">
      <w:pPr>
        <w:pStyle w:val="Heading1"/>
      </w:pPr>
      <w:r>
        <w:lastRenderedPageBreak/>
        <w:t>Activity 2</w:t>
      </w:r>
    </w:p>
    <w:p w14:paraId="441EED25" w14:textId="519A0705" w:rsidR="00AE612E" w:rsidRPr="00AE612E" w:rsidRDefault="00AE612E" w:rsidP="00AE612E">
      <w:pPr>
        <w:rPr>
          <w:sz w:val="28"/>
          <w:szCs w:val="28"/>
          <w:lang w:eastAsia="en-US"/>
        </w:rPr>
      </w:pPr>
      <w:r w:rsidRPr="00AE612E">
        <w:rPr>
          <w:sz w:val="28"/>
          <w:szCs w:val="28"/>
          <w:lang w:eastAsia="en-US"/>
        </w:rPr>
        <w:t>This activity asks you go allocate 4 marks to a question from 4MB1 paper 1</w:t>
      </w:r>
    </w:p>
    <w:p w14:paraId="465DDFAD" w14:textId="5B7C5B7B" w:rsidR="00B4265A" w:rsidRDefault="00B4265A" w:rsidP="00B4265A">
      <w:pPr>
        <w:pStyle w:val="Heading3"/>
      </w:pPr>
      <w:r>
        <w:t>Problem Solving</w:t>
      </w:r>
    </w:p>
    <w:p w14:paraId="2C489A3F" w14:textId="77777777" w:rsidR="00B4265A" w:rsidRDefault="00B4265A" w:rsidP="00155323">
      <w:pPr>
        <w:rPr>
          <w:lang w:eastAsia="en-US"/>
        </w:rPr>
      </w:pPr>
    </w:p>
    <w:p w14:paraId="40C4DD62" w14:textId="1A056863" w:rsidR="00B4265A" w:rsidRDefault="00B4265A" w:rsidP="00155323">
      <w:pPr>
        <w:rPr>
          <w:lang w:eastAsia="en-US"/>
        </w:rPr>
      </w:pPr>
      <w:r w:rsidRPr="0077641C">
        <w:rPr>
          <w:b/>
          <w:bCs/>
        </w:rPr>
        <w:drawing>
          <wp:inline distT="0" distB="0" distL="0" distR="0" wp14:anchorId="5C82587C" wp14:editId="0F896192">
            <wp:extent cx="5731510" cy="2475230"/>
            <wp:effectExtent l="19050" t="19050" r="21590" b="20320"/>
            <wp:docPr id="756502109" name="Picture 5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BE30A65-3238-176E-C987-C0DC506C37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ABE30A65-3238-176E-C987-C0DC506C37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523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0DC5D52" w14:textId="77777777" w:rsidR="00B4265A" w:rsidRDefault="00B4265A" w:rsidP="00155323">
      <w:pPr>
        <w:rPr>
          <w:lang w:eastAsia="en-US"/>
        </w:rPr>
      </w:pPr>
    </w:p>
    <w:p w14:paraId="21F72F23" w14:textId="77777777" w:rsidR="00B4265A" w:rsidRDefault="00B4265A" w:rsidP="00155323">
      <w:pPr>
        <w:rPr>
          <w:lang w:eastAsia="en-US"/>
        </w:rPr>
      </w:pPr>
    </w:p>
    <w:p w14:paraId="54671D70" w14:textId="77777777" w:rsidR="00B4265A" w:rsidRDefault="00B4265A" w:rsidP="00155323">
      <w:pPr>
        <w:rPr>
          <w:lang w:eastAsia="en-US"/>
        </w:rPr>
      </w:pPr>
    </w:p>
    <w:p w14:paraId="3643EC6F" w14:textId="77777777" w:rsidR="00B4265A" w:rsidRPr="00EE46DF" w:rsidRDefault="00B4265A" w:rsidP="00B4265A">
      <w:pPr>
        <w:pStyle w:val="Heading3"/>
      </w:pPr>
      <w:r w:rsidRPr="00EE46DF">
        <w:t>Show reasoning, interpreting and communication skills</w:t>
      </w:r>
    </w:p>
    <w:p w14:paraId="0EF89154" w14:textId="2DFB6E13" w:rsidR="00B4265A" w:rsidRDefault="00B4265A" w:rsidP="00155323">
      <w:pPr>
        <w:rPr>
          <w:lang w:eastAsia="en-US"/>
        </w:rPr>
      </w:pPr>
      <w:r w:rsidRPr="0077641C">
        <w:rPr>
          <w:b/>
          <w:bCs/>
        </w:rPr>
        <w:drawing>
          <wp:inline distT="0" distB="0" distL="0" distR="0" wp14:anchorId="21BA9543" wp14:editId="0DFCF453">
            <wp:extent cx="5048250" cy="4177862"/>
            <wp:effectExtent l="19050" t="19050" r="19050" b="13335"/>
            <wp:docPr id="5" name="Picture 4" descr="A diagram of a pentag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C30A765-87E3-D7D1-9B71-EB41640B66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diagram of a pentagon&#10;&#10;Description automatically generated">
                      <a:extLst>
                        <a:ext uri="{FF2B5EF4-FFF2-40B4-BE49-F238E27FC236}">
                          <a16:creationId xmlns:a16="http://schemas.microsoft.com/office/drawing/2014/main" id="{EC30A765-87E3-D7D1-9B71-EB41640B66C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60329" cy="418785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9CBB486" w14:textId="796644DE" w:rsidR="00B4265A" w:rsidRDefault="00B4265A" w:rsidP="00B4265A">
      <w:pPr>
        <w:pStyle w:val="Heading1"/>
      </w:pPr>
      <w:r>
        <w:lastRenderedPageBreak/>
        <w:t>Activity 3</w:t>
      </w:r>
    </w:p>
    <w:p w14:paraId="64E700E7" w14:textId="77777777" w:rsidR="00B4265A" w:rsidRPr="00A64F97" w:rsidRDefault="00B4265A" w:rsidP="00B4265A">
      <w:pPr>
        <w:pStyle w:val="Heading3"/>
      </w:pPr>
      <w:r w:rsidRPr="00A64F97">
        <w:t>Reasoning, Interpretation and communication</w:t>
      </w:r>
    </w:p>
    <w:p w14:paraId="6454AECE" w14:textId="486DBE03" w:rsidR="00B4265A" w:rsidRDefault="00B4265A" w:rsidP="00B4265A">
      <w:pPr>
        <w:rPr>
          <w:lang w:eastAsia="en-US"/>
        </w:rPr>
      </w:pPr>
      <w:r w:rsidRPr="00A64F97">
        <w:rPr>
          <w:b/>
          <w:bCs/>
        </w:rPr>
        <w:drawing>
          <wp:inline distT="0" distB="0" distL="0" distR="0" wp14:anchorId="351F4A04" wp14:editId="0C674C87">
            <wp:extent cx="5731510" cy="3670300"/>
            <wp:effectExtent l="19050" t="19050" r="21590" b="25400"/>
            <wp:docPr id="4" name="Picture 3" descr="A diagram of a triangle with Great Pyramid of Giza in the backgroun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23885DA-D985-06AB-9401-F7E6C90E2E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diagram of a triangle with Great Pyramid of Giza in the background&#10;&#10;Description automatically generated">
                      <a:extLst>
                        <a:ext uri="{FF2B5EF4-FFF2-40B4-BE49-F238E27FC236}">
                          <a16:creationId xmlns:a16="http://schemas.microsoft.com/office/drawing/2014/main" id="{C23885DA-D985-06AB-9401-F7E6C90E2E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703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63269EF" w14:textId="77777777" w:rsidR="00B4265A" w:rsidRDefault="00B4265A" w:rsidP="00B4265A">
      <w:pPr>
        <w:rPr>
          <w:lang w:eastAsia="en-US"/>
        </w:rPr>
      </w:pPr>
    </w:p>
    <w:p w14:paraId="74C434EA" w14:textId="77777777" w:rsidR="00B4265A" w:rsidRPr="00B4265A" w:rsidRDefault="00B4265A" w:rsidP="00B4265A">
      <w:pPr>
        <w:rPr>
          <w:lang w:eastAsia="en-US"/>
        </w:rPr>
      </w:pPr>
    </w:p>
    <w:p w14:paraId="024DC64A" w14:textId="77777777" w:rsidR="00B4265A" w:rsidRDefault="00B4265A" w:rsidP="00B4265A">
      <w:pPr>
        <w:pStyle w:val="Heading3"/>
      </w:pPr>
      <w:r>
        <w:t>Problem solving</w:t>
      </w:r>
    </w:p>
    <w:p w14:paraId="20919DB2" w14:textId="0C7BB3FC" w:rsidR="00B4265A" w:rsidRDefault="00B4265A" w:rsidP="00155323">
      <w:pPr>
        <w:rPr>
          <w:lang w:eastAsia="en-US"/>
        </w:rPr>
      </w:pPr>
      <w:r w:rsidRPr="00A64F97">
        <w:rPr>
          <w:b/>
          <w:bCs/>
        </w:rPr>
        <w:drawing>
          <wp:inline distT="0" distB="0" distL="0" distR="0" wp14:anchorId="00B47629" wp14:editId="2625AB6F">
            <wp:extent cx="5731510" cy="1069340"/>
            <wp:effectExtent l="19050" t="19050" r="21590" b="16510"/>
            <wp:docPr id="1749341394" name="Picture 5" descr="A math problem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C8D6109-F6F9-7B54-14B6-ACB0F034C6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math problem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AC8D6109-F6F9-7B54-14B6-ACB0F034C6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6934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4171D56" w14:textId="77777777" w:rsidR="00B4265A" w:rsidRDefault="00B4265A" w:rsidP="00155323">
      <w:pPr>
        <w:rPr>
          <w:lang w:eastAsia="en-US"/>
        </w:rPr>
      </w:pPr>
    </w:p>
    <w:p w14:paraId="4E775965" w14:textId="77777777" w:rsidR="00B4265A" w:rsidRDefault="00B4265A" w:rsidP="00155323">
      <w:pPr>
        <w:rPr>
          <w:lang w:eastAsia="en-US"/>
        </w:rPr>
      </w:pPr>
    </w:p>
    <w:p w14:paraId="463F5A7D" w14:textId="77777777" w:rsidR="00B4265A" w:rsidRDefault="00B4265A" w:rsidP="00155323">
      <w:pPr>
        <w:rPr>
          <w:lang w:eastAsia="en-US"/>
        </w:rPr>
      </w:pPr>
    </w:p>
    <w:p w14:paraId="42958DA5" w14:textId="77777777" w:rsidR="00B4265A" w:rsidRDefault="00B4265A" w:rsidP="00155323">
      <w:pPr>
        <w:rPr>
          <w:lang w:eastAsia="en-US"/>
        </w:rPr>
      </w:pPr>
    </w:p>
    <w:p w14:paraId="50782DCE" w14:textId="77777777" w:rsidR="00B4265A" w:rsidRDefault="00B4265A" w:rsidP="00155323">
      <w:pPr>
        <w:rPr>
          <w:lang w:eastAsia="en-US"/>
        </w:rPr>
      </w:pPr>
    </w:p>
    <w:p w14:paraId="60ED5FF3" w14:textId="77777777" w:rsidR="00B4265A" w:rsidRDefault="00B4265A" w:rsidP="00155323">
      <w:pPr>
        <w:rPr>
          <w:lang w:eastAsia="en-US"/>
        </w:rPr>
      </w:pPr>
    </w:p>
    <w:p w14:paraId="4E3B2D93" w14:textId="77777777" w:rsidR="00B4265A" w:rsidRDefault="00B4265A" w:rsidP="00155323">
      <w:pPr>
        <w:rPr>
          <w:lang w:eastAsia="en-US"/>
        </w:rPr>
      </w:pPr>
    </w:p>
    <w:p w14:paraId="5D526455" w14:textId="77777777" w:rsidR="00B4265A" w:rsidRDefault="00B4265A" w:rsidP="00155323">
      <w:pPr>
        <w:rPr>
          <w:lang w:eastAsia="en-US"/>
        </w:rPr>
      </w:pPr>
    </w:p>
    <w:p w14:paraId="0532B477" w14:textId="77777777" w:rsidR="00B4265A" w:rsidRDefault="00B4265A" w:rsidP="00155323">
      <w:pPr>
        <w:rPr>
          <w:lang w:eastAsia="en-US"/>
        </w:rPr>
      </w:pPr>
    </w:p>
    <w:p w14:paraId="60DEFEDF" w14:textId="77777777" w:rsidR="00B4265A" w:rsidRDefault="00B4265A" w:rsidP="00155323">
      <w:pPr>
        <w:rPr>
          <w:lang w:eastAsia="en-US"/>
        </w:rPr>
      </w:pPr>
    </w:p>
    <w:p w14:paraId="32A0DD68" w14:textId="77777777" w:rsidR="00B4265A" w:rsidRDefault="00B4265A" w:rsidP="00155323">
      <w:pPr>
        <w:rPr>
          <w:lang w:eastAsia="en-US"/>
        </w:rPr>
      </w:pPr>
    </w:p>
    <w:p w14:paraId="3809998C" w14:textId="77777777" w:rsidR="00B4265A" w:rsidRDefault="00B4265A" w:rsidP="00155323">
      <w:pPr>
        <w:rPr>
          <w:lang w:eastAsia="en-US"/>
        </w:rPr>
      </w:pPr>
    </w:p>
    <w:p w14:paraId="7EA9FE27" w14:textId="77777777" w:rsidR="00B4265A" w:rsidRDefault="00B4265A" w:rsidP="00155323">
      <w:pPr>
        <w:rPr>
          <w:lang w:eastAsia="en-US"/>
        </w:rPr>
      </w:pPr>
    </w:p>
    <w:p w14:paraId="2F19E1DC" w14:textId="77777777" w:rsidR="00B4265A" w:rsidRDefault="00B4265A" w:rsidP="00155323">
      <w:pPr>
        <w:rPr>
          <w:lang w:eastAsia="en-US"/>
        </w:rPr>
      </w:pPr>
    </w:p>
    <w:p w14:paraId="28D9F4BA" w14:textId="7C8AFE05" w:rsidR="00B4265A" w:rsidRDefault="00B4265A" w:rsidP="00B4265A">
      <w:pPr>
        <w:pStyle w:val="Heading1"/>
      </w:pPr>
      <w:r>
        <w:lastRenderedPageBreak/>
        <w:t>Activity 4</w:t>
      </w:r>
    </w:p>
    <w:p w14:paraId="325B9C6F" w14:textId="7B400019" w:rsidR="00B4265A" w:rsidRDefault="00B4265A" w:rsidP="00B4265A">
      <w:r w:rsidRPr="00CB45F9">
        <w:t>This activity asks you go allocate 4 marks to a question from 4MB1 paper 1</w:t>
      </w:r>
      <w:r>
        <w:t>.</w:t>
      </w:r>
    </w:p>
    <w:p w14:paraId="6E8B4A82" w14:textId="77777777" w:rsidR="00B4265A" w:rsidRPr="00CB45F9" w:rsidRDefault="00B4265A" w:rsidP="00B4265A"/>
    <w:p w14:paraId="7F8D192D" w14:textId="70B6618C" w:rsidR="00B4265A" w:rsidRDefault="00B4265A" w:rsidP="00B4265A">
      <w:r w:rsidRPr="00CB45F9">
        <w:t>Work through the question and then allocate marks. Do not worry about whether these marks are M, A or B</w:t>
      </w:r>
      <w:r>
        <w:t>.</w:t>
      </w:r>
    </w:p>
    <w:p w14:paraId="04369E0C" w14:textId="77777777" w:rsidR="00B4265A" w:rsidRDefault="00B4265A" w:rsidP="00B4265A"/>
    <w:p w14:paraId="1AFB2719" w14:textId="49F7CF7C" w:rsidR="00B4265A" w:rsidRPr="00CB45F9" w:rsidRDefault="00B4265A" w:rsidP="00B4265A">
      <w:r w:rsidRPr="00505A27">
        <w:rPr>
          <w:b/>
          <w:bCs/>
        </w:rPr>
        <w:drawing>
          <wp:inline distT="0" distB="0" distL="0" distR="0" wp14:anchorId="42DFAA0E" wp14:editId="198BA50B">
            <wp:extent cx="5731510" cy="1261745"/>
            <wp:effectExtent l="19050" t="19050" r="21590" b="14605"/>
            <wp:docPr id="529315538" name="Picture 5" descr="A math equation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F25D105-4577-E0A7-7A0B-F83DAB4814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math equation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BF25D105-4577-E0A7-7A0B-F83DAB4814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61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AF0D3C" w14:textId="77777777" w:rsidR="00B4265A" w:rsidRDefault="00B4265A" w:rsidP="00155323">
      <w:pPr>
        <w:rPr>
          <w:lang w:eastAsia="en-US"/>
        </w:rPr>
      </w:pPr>
    </w:p>
    <w:p w14:paraId="28E3F886" w14:textId="77777777" w:rsidR="00B4265A" w:rsidRDefault="00B4265A" w:rsidP="00155323">
      <w:pPr>
        <w:rPr>
          <w:lang w:eastAsia="en-US"/>
        </w:rPr>
      </w:pPr>
    </w:p>
    <w:p w14:paraId="46728106" w14:textId="77777777" w:rsidR="00B4265A" w:rsidRDefault="00B4265A" w:rsidP="00155323">
      <w:pPr>
        <w:rPr>
          <w:lang w:eastAsia="en-US"/>
        </w:rPr>
      </w:pPr>
    </w:p>
    <w:p w14:paraId="661BC33E" w14:textId="77777777" w:rsidR="00B4265A" w:rsidRDefault="00B4265A" w:rsidP="00155323">
      <w:pPr>
        <w:rPr>
          <w:lang w:eastAsia="en-US"/>
        </w:rPr>
      </w:pPr>
    </w:p>
    <w:p w14:paraId="351E3F6A" w14:textId="77777777" w:rsidR="00B4265A" w:rsidRDefault="00B4265A" w:rsidP="00155323">
      <w:pPr>
        <w:rPr>
          <w:lang w:eastAsia="en-US"/>
        </w:rPr>
      </w:pPr>
    </w:p>
    <w:p w14:paraId="6FDC7CCC" w14:textId="77777777" w:rsidR="00B4265A" w:rsidRDefault="00B4265A" w:rsidP="00155323">
      <w:pPr>
        <w:rPr>
          <w:lang w:eastAsia="en-US"/>
        </w:rPr>
      </w:pPr>
    </w:p>
    <w:p w14:paraId="0187FBFE" w14:textId="77777777" w:rsidR="00B4265A" w:rsidRDefault="00B4265A" w:rsidP="00155323">
      <w:pPr>
        <w:rPr>
          <w:lang w:eastAsia="en-US"/>
        </w:rPr>
      </w:pPr>
    </w:p>
    <w:p w14:paraId="4D3C6E85" w14:textId="77777777" w:rsidR="00B4265A" w:rsidRDefault="00B4265A" w:rsidP="00155323">
      <w:pPr>
        <w:rPr>
          <w:lang w:eastAsia="en-US"/>
        </w:rPr>
      </w:pPr>
    </w:p>
    <w:p w14:paraId="5D3316D9" w14:textId="77777777" w:rsidR="00B4265A" w:rsidRDefault="00B4265A" w:rsidP="00155323">
      <w:pPr>
        <w:rPr>
          <w:lang w:eastAsia="en-US"/>
        </w:rPr>
      </w:pPr>
    </w:p>
    <w:p w14:paraId="595ED020" w14:textId="77777777" w:rsidR="00B4265A" w:rsidRDefault="00B4265A" w:rsidP="00155323">
      <w:pPr>
        <w:rPr>
          <w:lang w:eastAsia="en-US"/>
        </w:rPr>
      </w:pPr>
    </w:p>
    <w:p w14:paraId="62AEB7EE" w14:textId="77777777" w:rsidR="00B4265A" w:rsidRDefault="00B4265A" w:rsidP="00155323">
      <w:pPr>
        <w:rPr>
          <w:lang w:eastAsia="en-US"/>
        </w:rPr>
      </w:pPr>
    </w:p>
    <w:p w14:paraId="3432D62A" w14:textId="77777777" w:rsidR="00B4265A" w:rsidRDefault="00B4265A" w:rsidP="00155323">
      <w:pPr>
        <w:rPr>
          <w:lang w:eastAsia="en-US"/>
        </w:rPr>
      </w:pPr>
    </w:p>
    <w:p w14:paraId="7D0774E8" w14:textId="77777777" w:rsidR="00B4265A" w:rsidRDefault="00B4265A" w:rsidP="00155323">
      <w:pPr>
        <w:rPr>
          <w:lang w:eastAsia="en-US"/>
        </w:rPr>
      </w:pPr>
    </w:p>
    <w:p w14:paraId="2651B2D6" w14:textId="77777777" w:rsidR="00B4265A" w:rsidRDefault="00B4265A" w:rsidP="00155323">
      <w:pPr>
        <w:rPr>
          <w:lang w:eastAsia="en-US"/>
        </w:rPr>
      </w:pPr>
    </w:p>
    <w:p w14:paraId="272774C1" w14:textId="77777777" w:rsidR="00B4265A" w:rsidRDefault="00B4265A" w:rsidP="00155323">
      <w:pPr>
        <w:rPr>
          <w:lang w:eastAsia="en-US"/>
        </w:rPr>
      </w:pPr>
    </w:p>
    <w:p w14:paraId="05738D28" w14:textId="77777777" w:rsidR="00B4265A" w:rsidRDefault="00B4265A" w:rsidP="00155323">
      <w:pPr>
        <w:rPr>
          <w:lang w:eastAsia="en-US"/>
        </w:rPr>
      </w:pPr>
    </w:p>
    <w:p w14:paraId="79F0E637" w14:textId="77777777" w:rsidR="00B4265A" w:rsidRDefault="00B4265A" w:rsidP="00155323">
      <w:pPr>
        <w:rPr>
          <w:lang w:eastAsia="en-US"/>
        </w:rPr>
      </w:pPr>
    </w:p>
    <w:p w14:paraId="24C6DCC5" w14:textId="77777777" w:rsidR="00B4265A" w:rsidRDefault="00B4265A" w:rsidP="00155323">
      <w:pPr>
        <w:rPr>
          <w:lang w:eastAsia="en-US"/>
        </w:rPr>
      </w:pPr>
    </w:p>
    <w:p w14:paraId="11CA2200" w14:textId="77777777" w:rsidR="00B4265A" w:rsidRDefault="00B4265A" w:rsidP="00155323">
      <w:pPr>
        <w:rPr>
          <w:lang w:eastAsia="en-US"/>
        </w:rPr>
      </w:pPr>
    </w:p>
    <w:p w14:paraId="319E4D21" w14:textId="77777777" w:rsidR="00B4265A" w:rsidRDefault="00B4265A" w:rsidP="00155323">
      <w:pPr>
        <w:rPr>
          <w:lang w:eastAsia="en-US"/>
        </w:rPr>
      </w:pPr>
    </w:p>
    <w:p w14:paraId="1CB6B529" w14:textId="77777777" w:rsidR="00B4265A" w:rsidRDefault="00B4265A" w:rsidP="00155323">
      <w:pPr>
        <w:rPr>
          <w:lang w:eastAsia="en-US"/>
        </w:rPr>
      </w:pPr>
    </w:p>
    <w:p w14:paraId="30195D28" w14:textId="77777777" w:rsidR="00B4265A" w:rsidRDefault="00B4265A" w:rsidP="00155323">
      <w:pPr>
        <w:rPr>
          <w:lang w:eastAsia="en-US"/>
        </w:rPr>
      </w:pPr>
    </w:p>
    <w:p w14:paraId="4ADAD8FB" w14:textId="77777777" w:rsidR="00B4265A" w:rsidRDefault="00B4265A" w:rsidP="00155323">
      <w:pPr>
        <w:rPr>
          <w:lang w:eastAsia="en-US"/>
        </w:rPr>
      </w:pPr>
    </w:p>
    <w:p w14:paraId="452E1CFC" w14:textId="77777777" w:rsidR="00B4265A" w:rsidRDefault="00B4265A" w:rsidP="00155323">
      <w:pPr>
        <w:rPr>
          <w:lang w:eastAsia="en-US"/>
        </w:rPr>
      </w:pPr>
    </w:p>
    <w:p w14:paraId="68DA5D5E" w14:textId="77777777" w:rsidR="00B4265A" w:rsidRDefault="00B4265A" w:rsidP="00155323">
      <w:pPr>
        <w:rPr>
          <w:lang w:eastAsia="en-US"/>
        </w:rPr>
      </w:pPr>
    </w:p>
    <w:p w14:paraId="601F7360" w14:textId="77777777" w:rsidR="00B4265A" w:rsidRDefault="00B4265A" w:rsidP="00155323">
      <w:pPr>
        <w:rPr>
          <w:lang w:eastAsia="en-US"/>
        </w:rPr>
      </w:pPr>
    </w:p>
    <w:p w14:paraId="194D44A1" w14:textId="77777777" w:rsidR="00B4265A" w:rsidRDefault="00B4265A" w:rsidP="00155323">
      <w:pPr>
        <w:rPr>
          <w:lang w:eastAsia="en-US"/>
        </w:rPr>
      </w:pPr>
    </w:p>
    <w:p w14:paraId="5DEFD3D9" w14:textId="77777777" w:rsidR="00B4265A" w:rsidRDefault="00B4265A" w:rsidP="00155323">
      <w:pPr>
        <w:rPr>
          <w:lang w:eastAsia="en-US"/>
        </w:rPr>
      </w:pPr>
    </w:p>
    <w:p w14:paraId="5C946305" w14:textId="77777777" w:rsidR="00B4265A" w:rsidRDefault="00B4265A" w:rsidP="00155323">
      <w:pPr>
        <w:rPr>
          <w:lang w:eastAsia="en-US"/>
        </w:rPr>
      </w:pPr>
    </w:p>
    <w:p w14:paraId="1E0E4642" w14:textId="77777777" w:rsidR="00B4265A" w:rsidRDefault="00B4265A" w:rsidP="00155323">
      <w:pPr>
        <w:rPr>
          <w:lang w:eastAsia="en-US"/>
        </w:rPr>
      </w:pPr>
    </w:p>
    <w:p w14:paraId="21B91778" w14:textId="77777777" w:rsidR="00B4265A" w:rsidRDefault="00B4265A" w:rsidP="00155323">
      <w:pPr>
        <w:rPr>
          <w:lang w:eastAsia="en-US"/>
        </w:rPr>
      </w:pPr>
    </w:p>
    <w:p w14:paraId="12E9FD40" w14:textId="77777777" w:rsidR="00B4265A" w:rsidRDefault="00B4265A" w:rsidP="00155323">
      <w:pPr>
        <w:rPr>
          <w:lang w:eastAsia="en-US"/>
        </w:rPr>
      </w:pPr>
    </w:p>
    <w:p w14:paraId="46CB38EA" w14:textId="77777777" w:rsidR="00B4265A" w:rsidRDefault="00B4265A" w:rsidP="00155323">
      <w:pPr>
        <w:rPr>
          <w:lang w:eastAsia="en-US"/>
        </w:rPr>
      </w:pPr>
    </w:p>
    <w:p w14:paraId="795B2358" w14:textId="77777777" w:rsidR="00B4265A" w:rsidRDefault="00B4265A" w:rsidP="00155323">
      <w:pPr>
        <w:rPr>
          <w:lang w:eastAsia="en-US"/>
        </w:rPr>
      </w:pPr>
    </w:p>
    <w:p w14:paraId="08E7C0A2" w14:textId="697B4A3E" w:rsidR="00B4265A" w:rsidRDefault="00B4265A" w:rsidP="00B4265A">
      <w:pPr>
        <w:pStyle w:val="Heading1"/>
      </w:pPr>
      <w:r>
        <w:lastRenderedPageBreak/>
        <w:t>Activity 5</w:t>
      </w:r>
    </w:p>
    <w:p w14:paraId="26BCB257" w14:textId="77777777" w:rsidR="00B4265A" w:rsidRPr="00B4265A" w:rsidRDefault="00B4265A" w:rsidP="00B4265A">
      <w:pPr>
        <w:rPr>
          <w:lang w:val="en-GB" w:eastAsia="en-US"/>
        </w:rPr>
      </w:pPr>
      <w:r w:rsidRPr="00B4265A">
        <w:rPr>
          <w:lang w:eastAsia="en-US"/>
        </w:rPr>
        <w:t>This activity gives you the opportunity to use a mark scheme on some student answers on a recent exam paper.</w:t>
      </w:r>
    </w:p>
    <w:p w14:paraId="53C7181B" w14:textId="77777777" w:rsidR="00B4265A" w:rsidRPr="00B4265A" w:rsidRDefault="00B4265A" w:rsidP="00B4265A">
      <w:pPr>
        <w:rPr>
          <w:lang w:eastAsia="en-US"/>
        </w:rPr>
      </w:pPr>
    </w:p>
    <w:p w14:paraId="4CC1235B" w14:textId="59D026F7" w:rsidR="00B4265A" w:rsidRPr="00B4265A" w:rsidRDefault="00B4265A" w:rsidP="00B4265A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2173B730" wp14:editId="6F475DAA">
            <wp:extent cx="5731510" cy="4003675"/>
            <wp:effectExtent l="19050" t="19050" r="21590" b="15875"/>
            <wp:docPr id="1992540488" name="Picture 1" descr="A triangle with a triangle and a triangle with a triangle and a triangle with a triangle and a triangle with a triangle and a triangle with a triangle and a triangle with a triangle and a triangle w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40488" name="Picture 1" descr="A triangle with a triangle and a triangle with a triangle and a triangle with a triangle and a triangle with a triangle and a triangle with a triangle and a triangle with a triangle and a triangle with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36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01F824" w14:textId="77777777" w:rsidR="00B4265A" w:rsidRDefault="00B4265A" w:rsidP="00155323">
      <w:pPr>
        <w:rPr>
          <w:lang w:eastAsia="en-US"/>
        </w:rPr>
      </w:pPr>
    </w:p>
    <w:p w14:paraId="7E2CE8C3" w14:textId="77777777" w:rsidR="00B4265A" w:rsidRDefault="00B4265A" w:rsidP="00155323">
      <w:pPr>
        <w:rPr>
          <w:lang w:eastAsia="en-US"/>
        </w:rPr>
      </w:pPr>
    </w:p>
    <w:p w14:paraId="6A0A0F6F" w14:textId="77777777" w:rsidR="00B4265A" w:rsidRDefault="00B4265A" w:rsidP="00155323">
      <w:pPr>
        <w:rPr>
          <w:lang w:eastAsia="en-US"/>
        </w:rPr>
      </w:pPr>
    </w:p>
    <w:p w14:paraId="1012714A" w14:textId="15F6BE88" w:rsidR="00B4265A" w:rsidRDefault="00B4265A" w:rsidP="00155323">
      <w:pPr>
        <w:rPr>
          <w:lang w:eastAsia="en-US"/>
        </w:rPr>
      </w:pPr>
      <w:r w:rsidRPr="005A34DD">
        <w:rPr>
          <w:rFonts w:ascii="Times New Roman" w:hAnsi="Times New Roman"/>
        </w:rPr>
        <w:drawing>
          <wp:inline distT="0" distB="0" distL="0" distR="0" wp14:anchorId="35F82D9D" wp14:editId="0CFAC172">
            <wp:extent cx="5731510" cy="1617980"/>
            <wp:effectExtent l="0" t="0" r="2540" b="1270"/>
            <wp:docPr id="1349868001" name="Picture 1" descr="A white gri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868001" name="Picture 1" descr="A white grid with black tex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3C6A6" w14:textId="77777777" w:rsidR="00B4265A" w:rsidRDefault="00B4265A" w:rsidP="00155323">
      <w:pPr>
        <w:rPr>
          <w:lang w:eastAsia="en-US"/>
        </w:rPr>
      </w:pPr>
    </w:p>
    <w:p w14:paraId="6E04F0BE" w14:textId="77777777" w:rsidR="00B4265A" w:rsidRDefault="00B4265A" w:rsidP="00155323">
      <w:pPr>
        <w:rPr>
          <w:lang w:eastAsia="en-US"/>
        </w:rPr>
      </w:pPr>
    </w:p>
    <w:p w14:paraId="0F563E46" w14:textId="77777777" w:rsidR="00B4265A" w:rsidRDefault="00B4265A" w:rsidP="00155323">
      <w:pPr>
        <w:rPr>
          <w:lang w:eastAsia="en-US"/>
        </w:rPr>
      </w:pPr>
    </w:p>
    <w:p w14:paraId="6F6551CF" w14:textId="77777777" w:rsidR="00B4265A" w:rsidRDefault="00B4265A" w:rsidP="00155323">
      <w:pPr>
        <w:rPr>
          <w:lang w:eastAsia="en-US"/>
        </w:rPr>
      </w:pPr>
    </w:p>
    <w:p w14:paraId="0E9F505D" w14:textId="77777777" w:rsidR="00B4265A" w:rsidRDefault="00B4265A" w:rsidP="00155323">
      <w:pPr>
        <w:rPr>
          <w:lang w:eastAsia="en-US"/>
        </w:rPr>
      </w:pPr>
    </w:p>
    <w:p w14:paraId="64AB0623" w14:textId="77777777" w:rsidR="00B4265A" w:rsidRDefault="00B4265A" w:rsidP="00155323">
      <w:pPr>
        <w:rPr>
          <w:lang w:eastAsia="en-US"/>
        </w:rPr>
      </w:pPr>
    </w:p>
    <w:p w14:paraId="6E1E9D9E" w14:textId="77777777" w:rsidR="00B4265A" w:rsidRDefault="00B4265A" w:rsidP="00155323">
      <w:pPr>
        <w:rPr>
          <w:lang w:eastAsia="en-US"/>
        </w:rPr>
      </w:pPr>
    </w:p>
    <w:p w14:paraId="79D31975" w14:textId="77777777" w:rsidR="00B4265A" w:rsidRDefault="00B4265A" w:rsidP="00155323">
      <w:pPr>
        <w:rPr>
          <w:lang w:eastAsia="en-US"/>
        </w:rPr>
      </w:pPr>
    </w:p>
    <w:p w14:paraId="6DCD3508" w14:textId="77777777" w:rsidR="00B4265A" w:rsidRDefault="00B4265A" w:rsidP="00155323">
      <w:pPr>
        <w:rPr>
          <w:lang w:eastAsia="en-US"/>
        </w:rPr>
      </w:pPr>
    </w:p>
    <w:p w14:paraId="1C30B863" w14:textId="77777777" w:rsidR="00B4265A" w:rsidRDefault="00B4265A" w:rsidP="00155323">
      <w:pPr>
        <w:rPr>
          <w:lang w:eastAsia="en-US"/>
        </w:rPr>
      </w:pPr>
    </w:p>
    <w:p w14:paraId="7E1A59FE" w14:textId="77777777" w:rsidR="00B4265A" w:rsidRDefault="00B4265A" w:rsidP="00155323">
      <w:pPr>
        <w:rPr>
          <w:lang w:eastAsia="en-US"/>
        </w:rPr>
      </w:pPr>
    </w:p>
    <w:p w14:paraId="71F9C3EE" w14:textId="02D57772" w:rsidR="00B4265A" w:rsidRDefault="00B4265A" w:rsidP="00B4265A">
      <w:pPr>
        <w:pStyle w:val="Heading3"/>
      </w:pPr>
      <w:r>
        <w:lastRenderedPageBreak/>
        <w:t>Exemplar A</w:t>
      </w:r>
    </w:p>
    <w:p w14:paraId="4EFC9CD4" w14:textId="67976951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36B02AA8" wp14:editId="1F614DE5">
            <wp:extent cx="5731510" cy="3215005"/>
            <wp:effectExtent l="19050" t="19050" r="21590" b="23495"/>
            <wp:docPr id="906883584" name="Picture 1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883584" name="Picture 1" descr="A white paper with black 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50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1219CDF" w14:textId="77777777" w:rsidR="00B4265A" w:rsidRDefault="00B4265A" w:rsidP="00155323">
      <w:pPr>
        <w:rPr>
          <w:lang w:eastAsia="en-US"/>
        </w:rPr>
      </w:pPr>
    </w:p>
    <w:p w14:paraId="3686C2DA" w14:textId="52540F6E" w:rsidR="00B4265A" w:rsidRDefault="00B4265A" w:rsidP="00B4265A">
      <w:pPr>
        <w:pStyle w:val="Heading3"/>
      </w:pPr>
      <w:r>
        <w:t xml:space="preserve">Exemplar </w:t>
      </w:r>
      <w:r>
        <w:t>B</w:t>
      </w:r>
    </w:p>
    <w:p w14:paraId="7CA73AC6" w14:textId="2C0617BD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00C9833C" wp14:editId="4DBC328B">
            <wp:extent cx="5731510" cy="3221990"/>
            <wp:effectExtent l="19050" t="19050" r="21590" b="16510"/>
            <wp:docPr id="1301873276" name="Picture 1" descr="A white board with black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873276" name="Picture 1" descr="A white board with black writing on i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8B6BE6C" w14:textId="77777777" w:rsidR="00B4265A" w:rsidRDefault="00B4265A" w:rsidP="00155323">
      <w:pPr>
        <w:rPr>
          <w:lang w:eastAsia="en-US"/>
        </w:rPr>
      </w:pPr>
    </w:p>
    <w:p w14:paraId="63CFEC1B" w14:textId="7DE0BF95" w:rsidR="00B4265A" w:rsidRDefault="00B4265A" w:rsidP="00B4265A">
      <w:pPr>
        <w:pStyle w:val="Heading3"/>
      </w:pPr>
      <w:r>
        <w:t xml:space="preserve">Exemplar </w:t>
      </w:r>
      <w:r>
        <w:t>C</w:t>
      </w:r>
    </w:p>
    <w:p w14:paraId="084896DA" w14:textId="77777777" w:rsidR="00B4265A" w:rsidRDefault="00B4265A" w:rsidP="00155323">
      <w:pPr>
        <w:rPr>
          <w:lang w:eastAsia="en-US"/>
        </w:rPr>
      </w:pPr>
    </w:p>
    <w:p w14:paraId="66F10165" w14:textId="1939B31A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lastRenderedPageBreak/>
        <w:drawing>
          <wp:inline distT="0" distB="0" distL="0" distR="0" wp14:anchorId="55989A27" wp14:editId="5A5E9C5D">
            <wp:extent cx="5731510" cy="3162300"/>
            <wp:effectExtent l="19050" t="19050" r="21590" b="19050"/>
            <wp:docPr id="1163369401" name="Picture 1" descr="A white boar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69401" name="Picture 1" descr="A white board with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23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95418B8" w14:textId="77777777" w:rsidR="00B4265A" w:rsidRDefault="00B4265A" w:rsidP="00B4265A">
      <w:pPr>
        <w:pStyle w:val="Heading3"/>
      </w:pPr>
    </w:p>
    <w:p w14:paraId="281FF33F" w14:textId="77777777" w:rsidR="00B4265A" w:rsidRDefault="00B4265A" w:rsidP="00B4265A">
      <w:pPr>
        <w:rPr>
          <w:lang w:eastAsia="en-US"/>
        </w:rPr>
      </w:pPr>
    </w:p>
    <w:p w14:paraId="23B215A7" w14:textId="77777777" w:rsidR="00B4265A" w:rsidRDefault="00B4265A" w:rsidP="00B4265A">
      <w:pPr>
        <w:rPr>
          <w:lang w:eastAsia="en-US"/>
        </w:rPr>
      </w:pPr>
    </w:p>
    <w:p w14:paraId="3F348F67" w14:textId="77777777" w:rsidR="00B4265A" w:rsidRDefault="00B4265A" w:rsidP="00B4265A">
      <w:pPr>
        <w:rPr>
          <w:lang w:eastAsia="en-US"/>
        </w:rPr>
      </w:pPr>
    </w:p>
    <w:p w14:paraId="46D98F57" w14:textId="77777777" w:rsidR="00B4265A" w:rsidRDefault="00B4265A" w:rsidP="00B4265A">
      <w:pPr>
        <w:rPr>
          <w:lang w:eastAsia="en-US"/>
        </w:rPr>
      </w:pPr>
    </w:p>
    <w:p w14:paraId="3BB583EC" w14:textId="77777777" w:rsidR="00B4265A" w:rsidRDefault="00B4265A" w:rsidP="00B4265A">
      <w:pPr>
        <w:rPr>
          <w:lang w:eastAsia="en-US"/>
        </w:rPr>
      </w:pPr>
    </w:p>
    <w:p w14:paraId="442B4DA7" w14:textId="77777777" w:rsidR="00B4265A" w:rsidRDefault="00B4265A" w:rsidP="00B4265A">
      <w:pPr>
        <w:rPr>
          <w:lang w:eastAsia="en-US"/>
        </w:rPr>
      </w:pPr>
    </w:p>
    <w:p w14:paraId="06DE8EB5" w14:textId="77777777" w:rsidR="00B4265A" w:rsidRDefault="00B4265A" w:rsidP="00B4265A">
      <w:pPr>
        <w:rPr>
          <w:lang w:eastAsia="en-US"/>
        </w:rPr>
      </w:pPr>
    </w:p>
    <w:p w14:paraId="05480712" w14:textId="77777777" w:rsidR="00B4265A" w:rsidRDefault="00B4265A" w:rsidP="00B4265A">
      <w:pPr>
        <w:rPr>
          <w:lang w:eastAsia="en-US"/>
        </w:rPr>
      </w:pPr>
    </w:p>
    <w:p w14:paraId="42E6EA9E" w14:textId="77777777" w:rsidR="00B4265A" w:rsidRDefault="00B4265A" w:rsidP="00B4265A">
      <w:pPr>
        <w:rPr>
          <w:lang w:eastAsia="en-US"/>
        </w:rPr>
      </w:pPr>
    </w:p>
    <w:p w14:paraId="7D7743AE" w14:textId="77777777" w:rsidR="00B4265A" w:rsidRDefault="00B4265A" w:rsidP="00B4265A">
      <w:pPr>
        <w:rPr>
          <w:lang w:eastAsia="en-US"/>
        </w:rPr>
      </w:pPr>
    </w:p>
    <w:p w14:paraId="4FD9A616" w14:textId="77777777" w:rsidR="00B4265A" w:rsidRDefault="00B4265A" w:rsidP="00B4265A">
      <w:pPr>
        <w:rPr>
          <w:lang w:eastAsia="en-US"/>
        </w:rPr>
      </w:pPr>
    </w:p>
    <w:p w14:paraId="122196BC" w14:textId="77777777" w:rsidR="00B4265A" w:rsidRDefault="00B4265A" w:rsidP="00B4265A">
      <w:pPr>
        <w:rPr>
          <w:lang w:eastAsia="en-US"/>
        </w:rPr>
      </w:pPr>
    </w:p>
    <w:p w14:paraId="7BCD0B83" w14:textId="77777777" w:rsidR="00B4265A" w:rsidRDefault="00B4265A" w:rsidP="00B4265A">
      <w:pPr>
        <w:rPr>
          <w:lang w:eastAsia="en-US"/>
        </w:rPr>
      </w:pPr>
    </w:p>
    <w:p w14:paraId="186FD8D7" w14:textId="77777777" w:rsidR="00B4265A" w:rsidRDefault="00B4265A" w:rsidP="00B4265A">
      <w:pPr>
        <w:rPr>
          <w:lang w:eastAsia="en-US"/>
        </w:rPr>
      </w:pPr>
    </w:p>
    <w:p w14:paraId="115CA8C2" w14:textId="77777777" w:rsidR="00B4265A" w:rsidRDefault="00B4265A" w:rsidP="00B4265A">
      <w:pPr>
        <w:rPr>
          <w:lang w:eastAsia="en-US"/>
        </w:rPr>
      </w:pPr>
    </w:p>
    <w:p w14:paraId="105524F1" w14:textId="77777777" w:rsidR="00B4265A" w:rsidRDefault="00B4265A" w:rsidP="00B4265A">
      <w:pPr>
        <w:rPr>
          <w:lang w:eastAsia="en-US"/>
        </w:rPr>
      </w:pPr>
    </w:p>
    <w:p w14:paraId="47901472" w14:textId="77777777" w:rsidR="00B4265A" w:rsidRDefault="00B4265A" w:rsidP="00B4265A">
      <w:pPr>
        <w:rPr>
          <w:lang w:eastAsia="en-US"/>
        </w:rPr>
      </w:pPr>
    </w:p>
    <w:p w14:paraId="5FE706B5" w14:textId="77777777" w:rsidR="00B4265A" w:rsidRDefault="00B4265A" w:rsidP="00B4265A">
      <w:pPr>
        <w:rPr>
          <w:lang w:eastAsia="en-US"/>
        </w:rPr>
      </w:pPr>
    </w:p>
    <w:p w14:paraId="411419FD" w14:textId="77777777" w:rsidR="00B4265A" w:rsidRDefault="00B4265A" w:rsidP="00B4265A">
      <w:pPr>
        <w:rPr>
          <w:lang w:eastAsia="en-US"/>
        </w:rPr>
      </w:pPr>
    </w:p>
    <w:p w14:paraId="1CD74345" w14:textId="77777777" w:rsidR="00B4265A" w:rsidRDefault="00B4265A" w:rsidP="00B4265A">
      <w:pPr>
        <w:rPr>
          <w:lang w:eastAsia="en-US"/>
        </w:rPr>
      </w:pPr>
    </w:p>
    <w:p w14:paraId="6BD5EA68" w14:textId="77777777" w:rsidR="00B4265A" w:rsidRPr="00B4265A" w:rsidRDefault="00B4265A" w:rsidP="00B4265A">
      <w:pPr>
        <w:rPr>
          <w:lang w:eastAsia="en-US"/>
        </w:rPr>
      </w:pPr>
    </w:p>
    <w:p w14:paraId="420BB669" w14:textId="63A1F13C" w:rsidR="00B4265A" w:rsidRDefault="00B4265A" w:rsidP="00B4265A">
      <w:pPr>
        <w:pStyle w:val="Heading3"/>
      </w:pPr>
      <w:r w:rsidRPr="004D3212">
        <w:rPr>
          <w:rFonts w:ascii="Times New Roman" w:hAnsi="Times New Roman"/>
          <w:sz w:val="24"/>
        </w:rPr>
        <w:lastRenderedPageBreak/>
        <w:drawing>
          <wp:inline distT="0" distB="0" distL="0" distR="0" wp14:anchorId="56B0883A" wp14:editId="4D66F575">
            <wp:extent cx="5731510" cy="1633855"/>
            <wp:effectExtent l="19050" t="19050" r="21590" b="23495"/>
            <wp:docPr id="1416722351" name="Picture 1" descr="A black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722351" name="Picture 1" descr="A black text on a white background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38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054827" w14:textId="77777777" w:rsidR="00B4265A" w:rsidRDefault="00B4265A" w:rsidP="00B4265A">
      <w:pPr>
        <w:rPr>
          <w:lang w:eastAsia="en-US"/>
        </w:rPr>
      </w:pPr>
    </w:p>
    <w:p w14:paraId="656F547A" w14:textId="5F94EBFC" w:rsidR="00B4265A" w:rsidRPr="00B4265A" w:rsidRDefault="00B4265A" w:rsidP="00B4265A">
      <w:pPr>
        <w:rPr>
          <w:lang w:eastAsia="en-US"/>
        </w:rPr>
      </w:pPr>
      <w:r w:rsidRPr="00DC6223">
        <w:rPr>
          <w:rFonts w:ascii="Times New Roman" w:hAnsi="Times New Roman"/>
        </w:rPr>
        <w:drawing>
          <wp:inline distT="0" distB="0" distL="0" distR="0" wp14:anchorId="6F2E1290" wp14:editId="558B0D5B">
            <wp:extent cx="5731510" cy="1690370"/>
            <wp:effectExtent l="0" t="0" r="2540" b="5080"/>
            <wp:docPr id="20480524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052490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D502E" w14:textId="77777777" w:rsidR="00B4265A" w:rsidRPr="00B4265A" w:rsidRDefault="00B4265A" w:rsidP="00B4265A">
      <w:pPr>
        <w:pStyle w:val="NoSpacing"/>
        <w:rPr>
          <w:color w:val="0D004D" w:themeColor="text2"/>
        </w:rPr>
      </w:pPr>
      <w:r w:rsidRPr="00B4265A">
        <w:rPr>
          <w:color w:val="0D004D" w:themeColor="text2"/>
        </w:rPr>
        <w:t>NB there is a IT issue in the bottom line of the notes for the second mark.</w:t>
      </w:r>
    </w:p>
    <w:p w14:paraId="7F81825A" w14:textId="1A89ED6C" w:rsidR="00B4265A" w:rsidRPr="00B4265A" w:rsidRDefault="00B4265A" w:rsidP="00B4265A">
      <w:pPr>
        <w:pStyle w:val="NoSpacing"/>
        <w:rPr>
          <w:color w:val="0D004D" w:themeColor="text2"/>
        </w:rPr>
      </w:pPr>
      <w:r w:rsidRPr="00B4265A">
        <w:rPr>
          <w:color w:val="0D004D" w:themeColor="text2"/>
        </w:rPr>
        <w:t>The UBs’’ should be UB ≤</w:t>
      </w:r>
    </w:p>
    <w:p w14:paraId="560B66F7" w14:textId="5661C2F8" w:rsidR="00B4265A" w:rsidRDefault="00B4265A" w:rsidP="00B4265A">
      <w:pPr>
        <w:pStyle w:val="Heading3"/>
      </w:pPr>
      <w:r>
        <w:t xml:space="preserve">Exemplar </w:t>
      </w:r>
      <w:r>
        <w:t>D</w:t>
      </w:r>
    </w:p>
    <w:p w14:paraId="1FBDF923" w14:textId="77777777" w:rsidR="00B4265A" w:rsidRDefault="00B4265A" w:rsidP="00155323">
      <w:pPr>
        <w:rPr>
          <w:lang w:eastAsia="en-US"/>
        </w:rPr>
      </w:pPr>
    </w:p>
    <w:p w14:paraId="77B381AC" w14:textId="29F2C660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61B12205" wp14:editId="63730F27">
            <wp:extent cx="5692633" cy="2895851"/>
            <wp:effectExtent l="19050" t="19050" r="22860" b="19050"/>
            <wp:docPr id="1326085169" name="Picture 1" descr="A close-up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085169" name="Picture 1" descr="A close-up of a math problem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289585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D09086" w14:textId="792226B9" w:rsidR="00B4265A" w:rsidRDefault="00B4265A" w:rsidP="00B4265A">
      <w:pPr>
        <w:pStyle w:val="Heading3"/>
      </w:pPr>
      <w:r>
        <w:lastRenderedPageBreak/>
        <w:t xml:space="preserve">Exemplar </w:t>
      </w:r>
      <w:r>
        <w:t>E</w:t>
      </w:r>
    </w:p>
    <w:p w14:paraId="78E5BEAB" w14:textId="499669DC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2A67F99C" wp14:editId="71DFA398">
            <wp:extent cx="5731510" cy="2880995"/>
            <wp:effectExtent l="19050" t="19050" r="21590" b="14605"/>
            <wp:docPr id="1575417583" name="Picture 1" descr="A whiteboard with math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417583" name="Picture 1" descr="A whiteboard with math equations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09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1550CDD" w14:textId="77777777" w:rsidR="00B4265A" w:rsidRDefault="00B4265A" w:rsidP="00155323">
      <w:pPr>
        <w:rPr>
          <w:lang w:eastAsia="en-US"/>
        </w:rPr>
      </w:pPr>
    </w:p>
    <w:p w14:paraId="2863B551" w14:textId="2E3482D7" w:rsidR="00B4265A" w:rsidRDefault="00B4265A" w:rsidP="00B4265A">
      <w:pPr>
        <w:pStyle w:val="Heading3"/>
      </w:pPr>
      <w:r>
        <w:t xml:space="preserve">Exemplar </w:t>
      </w:r>
      <w:r>
        <w:t>F</w:t>
      </w:r>
    </w:p>
    <w:p w14:paraId="10A86CD4" w14:textId="05D46FD6" w:rsidR="00B4265A" w:rsidRDefault="00B4265A" w:rsidP="00155323">
      <w:pPr>
        <w:rPr>
          <w:lang w:eastAsia="en-US"/>
        </w:rPr>
      </w:pPr>
      <w:r w:rsidRPr="004D3212">
        <w:rPr>
          <w:rFonts w:ascii="Times New Roman" w:hAnsi="Times New Roman"/>
        </w:rPr>
        <w:drawing>
          <wp:inline distT="0" distB="0" distL="0" distR="0" wp14:anchorId="41D30B1B" wp14:editId="585DE4A5">
            <wp:extent cx="5387340" cy="1303020"/>
            <wp:effectExtent l="19050" t="19050" r="22860" b="11430"/>
            <wp:docPr id="944748053" name="Picture 1" descr="A math equations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48053" name="Picture 1" descr="A math equations on a white background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87807" cy="13031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66D69B" w14:textId="77777777" w:rsidR="00B4265A" w:rsidRDefault="00B4265A" w:rsidP="00155323">
      <w:pPr>
        <w:rPr>
          <w:lang w:eastAsia="en-US"/>
        </w:rPr>
      </w:pPr>
    </w:p>
    <w:p w14:paraId="7F410536" w14:textId="77777777" w:rsidR="00B4265A" w:rsidRDefault="00B4265A" w:rsidP="00155323">
      <w:pPr>
        <w:rPr>
          <w:lang w:eastAsia="en-US"/>
        </w:rPr>
      </w:pPr>
    </w:p>
    <w:p w14:paraId="2E320441" w14:textId="77777777" w:rsidR="00B4265A" w:rsidRDefault="00B4265A" w:rsidP="00155323">
      <w:pPr>
        <w:rPr>
          <w:lang w:eastAsia="en-US"/>
        </w:rPr>
      </w:pPr>
    </w:p>
    <w:p w14:paraId="580AB981" w14:textId="77777777" w:rsidR="00B4265A" w:rsidRDefault="00B4265A" w:rsidP="00155323">
      <w:pPr>
        <w:rPr>
          <w:lang w:eastAsia="en-US"/>
        </w:rPr>
      </w:pPr>
    </w:p>
    <w:p w14:paraId="672957CA" w14:textId="77777777" w:rsidR="00B4265A" w:rsidRDefault="00B4265A" w:rsidP="00155323">
      <w:pPr>
        <w:rPr>
          <w:lang w:eastAsia="en-US"/>
        </w:rPr>
      </w:pPr>
    </w:p>
    <w:p w14:paraId="2FB9FEDB" w14:textId="77777777" w:rsidR="00B4265A" w:rsidRDefault="00B4265A" w:rsidP="00155323">
      <w:pPr>
        <w:rPr>
          <w:lang w:eastAsia="en-US"/>
        </w:rPr>
      </w:pPr>
    </w:p>
    <w:p w14:paraId="71E252BB" w14:textId="77777777" w:rsidR="00B4265A" w:rsidRDefault="00B4265A" w:rsidP="00155323">
      <w:pPr>
        <w:rPr>
          <w:lang w:eastAsia="en-US"/>
        </w:rPr>
      </w:pPr>
    </w:p>
    <w:p w14:paraId="48F67023" w14:textId="77777777" w:rsidR="00B4265A" w:rsidRDefault="00B4265A" w:rsidP="00155323">
      <w:pPr>
        <w:rPr>
          <w:lang w:eastAsia="en-US"/>
        </w:rPr>
      </w:pPr>
    </w:p>
    <w:p w14:paraId="43189E56" w14:textId="77777777" w:rsidR="00B4265A" w:rsidRDefault="00B4265A" w:rsidP="00155323">
      <w:pPr>
        <w:rPr>
          <w:lang w:eastAsia="en-US"/>
        </w:rPr>
      </w:pPr>
    </w:p>
    <w:p w14:paraId="0700822B" w14:textId="77777777" w:rsidR="00B4265A" w:rsidRDefault="00B4265A" w:rsidP="00155323">
      <w:pPr>
        <w:rPr>
          <w:lang w:eastAsia="en-US"/>
        </w:rPr>
      </w:pPr>
    </w:p>
    <w:p w14:paraId="29390A37" w14:textId="77777777" w:rsidR="00B4265A" w:rsidRDefault="00B4265A" w:rsidP="00155323">
      <w:pPr>
        <w:rPr>
          <w:lang w:eastAsia="en-US"/>
        </w:rPr>
      </w:pPr>
    </w:p>
    <w:p w14:paraId="1C6207DB" w14:textId="77777777" w:rsidR="00B4265A" w:rsidRDefault="00B4265A" w:rsidP="00155323">
      <w:pPr>
        <w:rPr>
          <w:lang w:eastAsia="en-US"/>
        </w:rPr>
      </w:pPr>
    </w:p>
    <w:p w14:paraId="46D714F9" w14:textId="77777777" w:rsidR="00B4265A" w:rsidRDefault="00B4265A" w:rsidP="00155323">
      <w:pPr>
        <w:rPr>
          <w:lang w:eastAsia="en-US"/>
        </w:rPr>
      </w:pPr>
    </w:p>
    <w:p w14:paraId="586691DB" w14:textId="77777777" w:rsidR="00B4265A" w:rsidRDefault="00B4265A" w:rsidP="00155323">
      <w:pPr>
        <w:rPr>
          <w:lang w:eastAsia="en-US"/>
        </w:rPr>
      </w:pPr>
    </w:p>
    <w:p w14:paraId="44B3768A" w14:textId="77777777" w:rsidR="00B4265A" w:rsidRDefault="00B4265A" w:rsidP="00155323">
      <w:pPr>
        <w:rPr>
          <w:lang w:eastAsia="en-US"/>
        </w:rPr>
      </w:pPr>
    </w:p>
    <w:p w14:paraId="5E0CE38C" w14:textId="77777777" w:rsidR="00B4265A" w:rsidRDefault="00B4265A" w:rsidP="00155323">
      <w:pPr>
        <w:rPr>
          <w:lang w:eastAsia="en-US"/>
        </w:rPr>
      </w:pPr>
    </w:p>
    <w:p w14:paraId="336E108A" w14:textId="77777777" w:rsidR="00B4265A" w:rsidRDefault="00B4265A" w:rsidP="00155323">
      <w:pPr>
        <w:rPr>
          <w:lang w:eastAsia="en-US"/>
        </w:rPr>
      </w:pPr>
    </w:p>
    <w:p w14:paraId="4331466F" w14:textId="77777777" w:rsidR="00B4265A" w:rsidRDefault="00B4265A" w:rsidP="00155323">
      <w:pPr>
        <w:rPr>
          <w:lang w:eastAsia="en-US"/>
        </w:rPr>
      </w:pPr>
    </w:p>
    <w:p w14:paraId="1F9BE983" w14:textId="77777777" w:rsidR="00B4265A" w:rsidRDefault="00B4265A" w:rsidP="00155323">
      <w:pPr>
        <w:rPr>
          <w:lang w:eastAsia="en-US"/>
        </w:rPr>
      </w:pPr>
    </w:p>
    <w:p w14:paraId="60A063AE" w14:textId="77777777" w:rsidR="00B4265A" w:rsidRDefault="00B4265A" w:rsidP="00155323">
      <w:pPr>
        <w:rPr>
          <w:lang w:eastAsia="en-US"/>
        </w:rPr>
      </w:pPr>
    </w:p>
    <w:p w14:paraId="12A6456E" w14:textId="77777777" w:rsidR="00B4265A" w:rsidRDefault="00B4265A" w:rsidP="00155323">
      <w:pPr>
        <w:rPr>
          <w:lang w:eastAsia="en-US"/>
        </w:rPr>
      </w:pPr>
    </w:p>
    <w:p w14:paraId="1DDF7E76" w14:textId="77777777" w:rsidR="00B4265A" w:rsidRDefault="00B4265A" w:rsidP="00155323">
      <w:pPr>
        <w:rPr>
          <w:lang w:eastAsia="en-US"/>
        </w:rPr>
      </w:pPr>
    </w:p>
    <w:p w14:paraId="5B93FC65" w14:textId="5E250ED0" w:rsidR="00B4265A" w:rsidRDefault="00B4265A" w:rsidP="00B4265A">
      <w:pPr>
        <w:pStyle w:val="Heading1"/>
      </w:pPr>
      <w:r>
        <w:lastRenderedPageBreak/>
        <w:t>Activity 6</w:t>
      </w:r>
    </w:p>
    <w:p w14:paraId="3C658328" w14:textId="77777777" w:rsidR="00B4265A" w:rsidRPr="00B4265A" w:rsidRDefault="00B4265A" w:rsidP="00B4265A">
      <w:pPr>
        <w:rPr>
          <w:sz w:val="28"/>
          <w:szCs w:val="28"/>
          <w:lang w:eastAsia="en-US"/>
        </w:rPr>
      </w:pPr>
    </w:p>
    <w:p w14:paraId="0A87E01B" w14:textId="77777777" w:rsidR="00B4265A" w:rsidRPr="00B4265A" w:rsidRDefault="00B4265A" w:rsidP="00B4265A">
      <w:pPr>
        <w:pStyle w:val="ListParagraph"/>
        <w:numPr>
          <w:ilvl w:val="0"/>
          <w:numId w:val="19"/>
        </w:numPr>
        <w:rPr>
          <w:sz w:val="28"/>
          <w:szCs w:val="28"/>
        </w:rPr>
      </w:pPr>
      <w:r w:rsidRPr="00B4265A">
        <w:rPr>
          <w:sz w:val="28"/>
          <w:szCs w:val="28"/>
        </w:rPr>
        <w:t>Consider how you would teach the topic of reverse percentage.</w:t>
      </w:r>
    </w:p>
    <w:p w14:paraId="19AD1120" w14:textId="77777777" w:rsidR="00B4265A" w:rsidRPr="00B4265A" w:rsidRDefault="00B4265A" w:rsidP="00B4265A">
      <w:pPr>
        <w:pStyle w:val="ListParagraph"/>
        <w:numPr>
          <w:ilvl w:val="0"/>
          <w:numId w:val="19"/>
        </w:numPr>
        <w:rPr>
          <w:sz w:val="28"/>
          <w:szCs w:val="28"/>
        </w:rPr>
      </w:pPr>
      <w:r w:rsidRPr="00B4265A">
        <w:rPr>
          <w:sz w:val="28"/>
          <w:szCs w:val="28"/>
        </w:rPr>
        <w:t>What pre-knowledge would your students require?</w:t>
      </w:r>
    </w:p>
    <w:p w14:paraId="1F76BDA3" w14:textId="77777777" w:rsidR="00B4265A" w:rsidRPr="00B4265A" w:rsidRDefault="00B4265A" w:rsidP="00B4265A">
      <w:pPr>
        <w:pStyle w:val="ListParagraph"/>
        <w:numPr>
          <w:ilvl w:val="0"/>
          <w:numId w:val="19"/>
        </w:numPr>
        <w:rPr>
          <w:sz w:val="28"/>
          <w:szCs w:val="28"/>
        </w:rPr>
      </w:pPr>
      <w:r w:rsidRPr="00B4265A">
        <w:rPr>
          <w:sz w:val="28"/>
          <w:szCs w:val="28"/>
        </w:rPr>
        <w:t>How would you incorporate problem solving opportunities?  Further links e. g compound interest.</w:t>
      </w:r>
    </w:p>
    <w:p w14:paraId="58D890E3" w14:textId="74140A63" w:rsidR="00B4265A" w:rsidRPr="00B4265A" w:rsidRDefault="00B4265A" w:rsidP="00B4265A">
      <w:pPr>
        <w:pStyle w:val="ListParagraph"/>
        <w:numPr>
          <w:ilvl w:val="0"/>
          <w:numId w:val="19"/>
        </w:numPr>
        <w:rPr>
          <w:sz w:val="28"/>
          <w:szCs w:val="28"/>
        </w:rPr>
      </w:pPr>
      <w:r w:rsidRPr="00B4265A">
        <w:rPr>
          <w:sz w:val="28"/>
          <w:szCs w:val="28"/>
        </w:rPr>
        <w:t>What errors are your students going to make – how do you teach them to avoid them</w:t>
      </w:r>
      <w:r>
        <w:rPr>
          <w:sz w:val="28"/>
          <w:szCs w:val="28"/>
        </w:rPr>
        <w:t>?</w:t>
      </w:r>
    </w:p>
    <w:p w14:paraId="683A87F8" w14:textId="77777777" w:rsidR="00B4265A" w:rsidRDefault="00B4265A" w:rsidP="00155323">
      <w:pPr>
        <w:rPr>
          <w:lang w:eastAsia="en-US"/>
        </w:rPr>
      </w:pPr>
    </w:p>
    <w:p w14:paraId="6D6EECFE" w14:textId="77777777" w:rsidR="00B4265A" w:rsidRDefault="00B4265A" w:rsidP="00155323">
      <w:pPr>
        <w:rPr>
          <w:lang w:eastAsia="en-US"/>
        </w:rPr>
      </w:pPr>
    </w:p>
    <w:p w14:paraId="7B5B7056" w14:textId="77777777" w:rsidR="00B4265A" w:rsidRDefault="00B4265A" w:rsidP="00155323">
      <w:pPr>
        <w:rPr>
          <w:lang w:eastAsia="en-US"/>
        </w:rPr>
      </w:pPr>
    </w:p>
    <w:p w14:paraId="7FEC16E5" w14:textId="77777777" w:rsidR="00B4265A" w:rsidRDefault="00B4265A" w:rsidP="00155323">
      <w:pPr>
        <w:rPr>
          <w:lang w:eastAsia="en-US"/>
        </w:rPr>
      </w:pPr>
    </w:p>
    <w:p w14:paraId="5052D8FC" w14:textId="77777777" w:rsidR="00B4265A" w:rsidRDefault="00B4265A" w:rsidP="00155323">
      <w:pPr>
        <w:rPr>
          <w:lang w:eastAsia="en-US"/>
        </w:rPr>
      </w:pPr>
    </w:p>
    <w:p w14:paraId="68FA6754" w14:textId="77777777" w:rsidR="00B4265A" w:rsidRDefault="00B4265A" w:rsidP="00155323">
      <w:pPr>
        <w:rPr>
          <w:lang w:eastAsia="en-US"/>
        </w:rPr>
      </w:pPr>
    </w:p>
    <w:p w14:paraId="0DF7469C" w14:textId="77777777" w:rsidR="00B4265A" w:rsidRDefault="00B4265A" w:rsidP="00155323">
      <w:pPr>
        <w:rPr>
          <w:lang w:eastAsia="en-US"/>
        </w:rPr>
      </w:pPr>
    </w:p>
    <w:p w14:paraId="0804B7A0" w14:textId="77777777" w:rsidR="00B4265A" w:rsidRDefault="00B4265A" w:rsidP="00155323">
      <w:pPr>
        <w:rPr>
          <w:lang w:eastAsia="en-US"/>
        </w:rPr>
      </w:pPr>
    </w:p>
    <w:bookmarkEnd w:id="0"/>
    <w:p w14:paraId="2C073CE9" w14:textId="77777777" w:rsidR="00B4265A" w:rsidRPr="00155323" w:rsidRDefault="00B4265A" w:rsidP="00155323">
      <w:pPr>
        <w:rPr>
          <w:lang w:eastAsia="en-US"/>
        </w:rPr>
      </w:pPr>
    </w:p>
    <w:sectPr w:rsidR="00B4265A" w:rsidRPr="00155323" w:rsidSect="0026749A">
      <w:footerReference w:type="even" r:id="rId31"/>
      <w:headerReference w:type="first" r:id="rId32"/>
      <w:footerReference w:type="first" r:id="rId33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3C2CEB" w14:textId="77777777" w:rsidR="00C3465D" w:rsidRPr="008843CC" w:rsidRDefault="00C3465D" w:rsidP="003F4BE3">
      <w:r w:rsidRPr="008843CC">
        <w:separator/>
      </w:r>
    </w:p>
    <w:p w14:paraId="5E941FA4" w14:textId="77777777" w:rsidR="00C3465D" w:rsidRPr="008843CC" w:rsidRDefault="00C3465D"/>
    <w:p w14:paraId="738EC279" w14:textId="77777777" w:rsidR="00C3465D" w:rsidRPr="008843CC" w:rsidRDefault="00C3465D"/>
    <w:p w14:paraId="46C78B60" w14:textId="77777777" w:rsidR="00C3465D" w:rsidRDefault="00C3465D"/>
  </w:endnote>
  <w:endnote w:type="continuationSeparator" w:id="0">
    <w:p w14:paraId="18D5A66E" w14:textId="77777777" w:rsidR="00C3465D" w:rsidRPr="008843CC" w:rsidRDefault="00C3465D" w:rsidP="003F4BE3">
      <w:r w:rsidRPr="008843CC">
        <w:continuationSeparator/>
      </w:r>
    </w:p>
    <w:p w14:paraId="575E8D05" w14:textId="77777777" w:rsidR="00C3465D" w:rsidRPr="008843CC" w:rsidRDefault="00C3465D"/>
    <w:p w14:paraId="6154E875" w14:textId="77777777" w:rsidR="00C3465D" w:rsidRPr="008843CC" w:rsidRDefault="00C3465D"/>
    <w:p w14:paraId="1166C313" w14:textId="77777777" w:rsidR="00C3465D" w:rsidRDefault="00C3465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1" w:fontKey="{03CE5002-7F52-4B6E-A1E6-C396FEB280FD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2" w:fontKey="{37BBABBB-149E-434F-9A3D-2AC79771ED2A}"/>
    <w:embedBold r:id="rId3" w:fontKey="{44EA76B4-ED56-4107-B979-82C56392FEF5}"/>
    <w:embedItalic r:id="rId4" w:fontKey="{927B3BF8-7E05-4FF1-83E3-0A491CF439EE}"/>
  </w:font>
  <w:font w:name="Plus Jakarta Sans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5" w:fontKey="{130BCBEE-9197-4A7B-9000-41209111643B}"/>
    <w:embedBold r:id="rId6" w:fontKey="{A0A04806-048E-4889-A2E5-C8C74BFD5177}"/>
    <w:embedItalic r:id="rId7" w:fontKey="{3D9EC9FA-B862-4291-A1AD-6DB1C1328CE1}"/>
  </w:font>
  <w:font w:name="Plus Jakarta Sans SemiBold">
    <w:panose1 w:val="00000000000000000000"/>
    <w:charset w:val="00"/>
    <w:family w:val="auto"/>
    <w:pitch w:val="variable"/>
    <w:sig w:usb0="A10000FF" w:usb1="4000607B" w:usb2="00000000" w:usb3="00000000" w:csb0="00000193" w:csb1="00000000"/>
    <w:embedRegular r:id="rId8" w:fontKey="{44794DF9-DB23-43C3-8B1C-2691D984E4AC}"/>
    <w:embedBold r:id="rId9" w:fontKey="{02B8E43D-CD07-432A-BAC1-47443AE7B1D7}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  <w:embedRegular r:id="rId10" w:fontKey="{48E31001-17AC-4800-934C-0C087B81D5F1}"/>
    <w:embedBold r:id="rId11" w:fontKey="{A7E8D2A9-4AFA-4615-80B5-8F57E09C9EAA}"/>
    <w:embedItalic r:id="rId12" w:fontKey="{589CF4AD-03F5-44AA-AECB-5E710C81774E}"/>
    <w:embedBoldItalic r:id="rId13" w:fontKey="{95CC4617-A192-46F5-B78A-944E7A72E789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4" w:fontKey="{6B0049B0-B5C6-4B22-A179-E21167043116}"/>
    <w:embedBold r:id="rId15" w:fontKey="{2DA3C0B1-3821-4931-B2AB-B4A0A1E049F4}"/>
    <w:embedItalic r:id="rId16" w:fontKey="{D1F281ED-7DF3-47B0-8C19-6E5362CBEB2D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0D06F5" w14:textId="77777777" w:rsidR="00C3465D" w:rsidRPr="008843CC" w:rsidRDefault="00C3465D" w:rsidP="003F4BE3">
      <w:r w:rsidRPr="008843CC">
        <w:separator/>
      </w:r>
    </w:p>
    <w:p w14:paraId="7ED09F4B" w14:textId="77777777" w:rsidR="00C3465D" w:rsidRPr="008843CC" w:rsidRDefault="00C3465D"/>
    <w:p w14:paraId="247C0C97" w14:textId="77777777" w:rsidR="00C3465D" w:rsidRPr="008843CC" w:rsidRDefault="00C3465D"/>
    <w:p w14:paraId="45FBB893" w14:textId="77777777" w:rsidR="00C3465D" w:rsidRDefault="00C3465D"/>
  </w:footnote>
  <w:footnote w:type="continuationSeparator" w:id="0">
    <w:p w14:paraId="344D4096" w14:textId="77777777" w:rsidR="00C3465D" w:rsidRPr="008843CC" w:rsidRDefault="00C3465D" w:rsidP="003F4BE3">
      <w:r w:rsidRPr="008843CC">
        <w:continuationSeparator/>
      </w:r>
    </w:p>
    <w:p w14:paraId="12B38B91" w14:textId="77777777" w:rsidR="00C3465D" w:rsidRPr="008843CC" w:rsidRDefault="00C3465D"/>
    <w:p w14:paraId="0CFE01AF" w14:textId="77777777" w:rsidR="00C3465D" w:rsidRPr="008843CC" w:rsidRDefault="00C3465D"/>
    <w:p w14:paraId="07935F69" w14:textId="77777777" w:rsidR="00C3465D" w:rsidRDefault="00C3465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4322487"/>
    <w:multiLevelType w:val="hybridMultilevel"/>
    <w:tmpl w:val="08143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72BFD"/>
    <w:multiLevelType w:val="hybridMultilevel"/>
    <w:tmpl w:val="AE1ACF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4625FEF"/>
    <w:multiLevelType w:val="hybridMultilevel"/>
    <w:tmpl w:val="623042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4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15" w15:restartNumberingAfterBreak="0">
    <w:nsid w:val="5CD0653E"/>
    <w:multiLevelType w:val="hybridMultilevel"/>
    <w:tmpl w:val="70CCA5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624C71"/>
    <w:multiLevelType w:val="hybridMultilevel"/>
    <w:tmpl w:val="900228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CF672D"/>
    <w:multiLevelType w:val="hybridMultilevel"/>
    <w:tmpl w:val="CB38A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7D053E"/>
    <w:multiLevelType w:val="hybridMultilevel"/>
    <w:tmpl w:val="84925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0720C4"/>
    <w:multiLevelType w:val="hybridMultilevel"/>
    <w:tmpl w:val="652004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14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1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13"/>
  </w:num>
  <w:num w:numId="13" w16cid:durableId="1763339096">
    <w:abstractNumId w:val="16"/>
  </w:num>
  <w:num w:numId="14" w16cid:durableId="1417745329">
    <w:abstractNumId w:val="12"/>
  </w:num>
  <w:num w:numId="15" w16cid:durableId="851337784">
    <w:abstractNumId w:val="15"/>
  </w:num>
  <w:num w:numId="16" w16cid:durableId="1471702676">
    <w:abstractNumId w:val="9"/>
  </w:num>
  <w:num w:numId="17" w16cid:durableId="69082750">
    <w:abstractNumId w:val="19"/>
  </w:num>
  <w:num w:numId="18" w16cid:durableId="1332098914">
    <w:abstractNumId w:val="18"/>
  </w:num>
  <w:num w:numId="19" w16cid:durableId="409428302">
    <w:abstractNumId w:val="10"/>
  </w:num>
  <w:num w:numId="20" w16cid:durableId="241451862">
    <w:abstractNumId w:val="1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68AE"/>
    <w:rsid w:val="00007CB7"/>
    <w:rsid w:val="000122CC"/>
    <w:rsid w:val="000348F9"/>
    <w:rsid w:val="00037899"/>
    <w:rsid w:val="000379A2"/>
    <w:rsid w:val="0004378E"/>
    <w:rsid w:val="00052F44"/>
    <w:rsid w:val="00053208"/>
    <w:rsid w:val="00053F84"/>
    <w:rsid w:val="00056E35"/>
    <w:rsid w:val="0005791B"/>
    <w:rsid w:val="00057C2F"/>
    <w:rsid w:val="000622B9"/>
    <w:rsid w:val="000633C8"/>
    <w:rsid w:val="00064CFA"/>
    <w:rsid w:val="0007017C"/>
    <w:rsid w:val="000779F3"/>
    <w:rsid w:val="00080034"/>
    <w:rsid w:val="000804CE"/>
    <w:rsid w:val="00085F12"/>
    <w:rsid w:val="000902A4"/>
    <w:rsid w:val="000B2026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5323"/>
    <w:rsid w:val="0015549D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4CAA"/>
    <w:rsid w:val="00193B73"/>
    <w:rsid w:val="001A6551"/>
    <w:rsid w:val="001B24AC"/>
    <w:rsid w:val="001B3653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206C6"/>
    <w:rsid w:val="00221E9D"/>
    <w:rsid w:val="00226C39"/>
    <w:rsid w:val="002351C4"/>
    <w:rsid w:val="002373BF"/>
    <w:rsid w:val="002420BF"/>
    <w:rsid w:val="00242186"/>
    <w:rsid w:val="00247E33"/>
    <w:rsid w:val="00247EAA"/>
    <w:rsid w:val="0025110D"/>
    <w:rsid w:val="0026251B"/>
    <w:rsid w:val="002653BB"/>
    <w:rsid w:val="0026673C"/>
    <w:rsid w:val="0026749A"/>
    <w:rsid w:val="00267B5E"/>
    <w:rsid w:val="0027159D"/>
    <w:rsid w:val="002732E5"/>
    <w:rsid w:val="00273A62"/>
    <w:rsid w:val="002754AE"/>
    <w:rsid w:val="00286BF3"/>
    <w:rsid w:val="0029140D"/>
    <w:rsid w:val="00291461"/>
    <w:rsid w:val="00293550"/>
    <w:rsid w:val="00293A47"/>
    <w:rsid w:val="002A4C17"/>
    <w:rsid w:val="002A5DAB"/>
    <w:rsid w:val="002A7971"/>
    <w:rsid w:val="002D355A"/>
    <w:rsid w:val="002D46A3"/>
    <w:rsid w:val="002D7B03"/>
    <w:rsid w:val="002E1D85"/>
    <w:rsid w:val="002E3969"/>
    <w:rsid w:val="003071BE"/>
    <w:rsid w:val="00317F06"/>
    <w:rsid w:val="00322A87"/>
    <w:rsid w:val="00326864"/>
    <w:rsid w:val="003335C0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60FC0"/>
    <w:rsid w:val="00365CA8"/>
    <w:rsid w:val="00370DFE"/>
    <w:rsid w:val="00372CAF"/>
    <w:rsid w:val="00372CD9"/>
    <w:rsid w:val="0037577F"/>
    <w:rsid w:val="0037680C"/>
    <w:rsid w:val="00381943"/>
    <w:rsid w:val="00383364"/>
    <w:rsid w:val="003A0A13"/>
    <w:rsid w:val="003A14D3"/>
    <w:rsid w:val="003A38BE"/>
    <w:rsid w:val="003A6485"/>
    <w:rsid w:val="003B5584"/>
    <w:rsid w:val="003C3860"/>
    <w:rsid w:val="003C68D9"/>
    <w:rsid w:val="003D1500"/>
    <w:rsid w:val="003D4523"/>
    <w:rsid w:val="003D65BF"/>
    <w:rsid w:val="003E387B"/>
    <w:rsid w:val="003E55CE"/>
    <w:rsid w:val="003E5F3B"/>
    <w:rsid w:val="003E6918"/>
    <w:rsid w:val="003F4BE3"/>
    <w:rsid w:val="0040647C"/>
    <w:rsid w:val="00407DE2"/>
    <w:rsid w:val="00412EA3"/>
    <w:rsid w:val="00436B5C"/>
    <w:rsid w:val="00451930"/>
    <w:rsid w:val="004578AF"/>
    <w:rsid w:val="004625BE"/>
    <w:rsid w:val="00465E3E"/>
    <w:rsid w:val="00466319"/>
    <w:rsid w:val="00470A75"/>
    <w:rsid w:val="00470D75"/>
    <w:rsid w:val="00473167"/>
    <w:rsid w:val="00476620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E2BC7"/>
    <w:rsid w:val="004F1CE3"/>
    <w:rsid w:val="004F58F7"/>
    <w:rsid w:val="00502EF6"/>
    <w:rsid w:val="00513275"/>
    <w:rsid w:val="0052032E"/>
    <w:rsid w:val="00520F5C"/>
    <w:rsid w:val="0052590A"/>
    <w:rsid w:val="00531930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61CCF"/>
    <w:rsid w:val="00563798"/>
    <w:rsid w:val="00564BCB"/>
    <w:rsid w:val="00567860"/>
    <w:rsid w:val="005767CD"/>
    <w:rsid w:val="0059235F"/>
    <w:rsid w:val="0059472F"/>
    <w:rsid w:val="0059549E"/>
    <w:rsid w:val="005955EF"/>
    <w:rsid w:val="00596AC4"/>
    <w:rsid w:val="005A189A"/>
    <w:rsid w:val="005A3092"/>
    <w:rsid w:val="005A6B4B"/>
    <w:rsid w:val="005B1D45"/>
    <w:rsid w:val="005B3FE8"/>
    <w:rsid w:val="005B66C9"/>
    <w:rsid w:val="005B7886"/>
    <w:rsid w:val="005C06F0"/>
    <w:rsid w:val="005C0D18"/>
    <w:rsid w:val="005C13F3"/>
    <w:rsid w:val="005D30E4"/>
    <w:rsid w:val="005F280A"/>
    <w:rsid w:val="005F5F97"/>
    <w:rsid w:val="005F7352"/>
    <w:rsid w:val="006025B1"/>
    <w:rsid w:val="006110F0"/>
    <w:rsid w:val="0061555E"/>
    <w:rsid w:val="006205B7"/>
    <w:rsid w:val="00631134"/>
    <w:rsid w:val="00635B7F"/>
    <w:rsid w:val="0064060A"/>
    <w:rsid w:val="00651C23"/>
    <w:rsid w:val="00661ED5"/>
    <w:rsid w:val="00667558"/>
    <w:rsid w:val="006755DD"/>
    <w:rsid w:val="00677381"/>
    <w:rsid w:val="006801D0"/>
    <w:rsid w:val="00685F65"/>
    <w:rsid w:val="00694D9C"/>
    <w:rsid w:val="006B694B"/>
    <w:rsid w:val="006B72CE"/>
    <w:rsid w:val="006C1438"/>
    <w:rsid w:val="006C5161"/>
    <w:rsid w:val="006D3CEC"/>
    <w:rsid w:val="006F377B"/>
    <w:rsid w:val="006F5BF3"/>
    <w:rsid w:val="00702F1F"/>
    <w:rsid w:val="00704696"/>
    <w:rsid w:val="00713D5C"/>
    <w:rsid w:val="00715E19"/>
    <w:rsid w:val="00721737"/>
    <w:rsid w:val="00724F1A"/>
    <w:rsid w:val="007301AA"/>
    <w:rsid w:val="007333CE"/>
    <w:rsid w:val="007438CD"/>
    <w:rsid w:val="00747EAF"/>
    <w:rsid w:val="00752371"/>
    <w:rsid w:val="00757AA8"/>
    <w:rsid w:val="00757D57"/>
    <w:rsid w:val="00764D3B"/>
    <w:rsid w:val="00766C1F"/>
    <w:rsid w:val="00767174"/>
    <w:rsid w:val="00774BAF"/>
    <w:rsid w:val="00776C0A"/>
    <w:rsid w:val="00781A9C"/>
    <w:rsid w:val="0079779E"/>
    <w:rsid w:val="007A4078"/>
    <w:rsid w:val="007B0CA5"/>
    <w:rsid w:val="007B2C4D"/>
    <w:rsid w:val="007C2DD8"/>
    <w:rsid w:val="007C49BE"/>
    <w:rsid w:val="007C7AC5"/>
    <w:rsid w:val="007D0494"/>
    <w:rsid w:val="007D718E"/>
    <w:rsid w:val="007E2638"/>
    <w:rsid w:val="007E7377"/>
    <w:rsid w:val="007E788B"/>
    <w:rsid w:val="007F018F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7041"/>
    <w:rsid w:val="0085561F"/>
    <w:rsid w:val="00855AE7"/>
    <w:rsid w:val="008600C0"/>
    <w:rsid w:val="00860531"/>
    <w:rsid w:val="00861C41"/>
    <w:rsid w:val="00866CFF"/>
    <w:rsid w:val="00874831"/>
    <w:rsid w:val="008772BD"/>
    <w:rsid w:val="00880E15"/>
    <w:rsid w:val="008843CC"/>
    <w:rsid w:val="0088458B"/>
    <w:rsid w:val="00885022"/>
    <w:rsid w:val="00886509"/>
    <w:rsid w:val="0088738D"/>
    <w:rsid w:val="008918D4"/>
    <w:rsid w:val="008A029B"/>
    <w:rsid w:val="008A648E"/>
    <w:rsid w:val="008A704E"/>
    <w:rsid w:val="008B07C2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5850"/>
    <w:rsid w:val="008F6A39"/>
    <w:rsid w:val="00900513"/>
    <w:rsid w:val="00910219"/>
    <w:rsid w:val="009156C3"/>
    <w:rsid w:val="0092726B"/>
    <w:rsid w:val="009305A0"/>
    <w:rsid w:val="00931576"/>
    <w:rsid w:val="00950750"/>
    <w:rsid w:val="0095150B"/>
    <w:rsid w:val="00952FB5"/>
    <w:rsid w:val="009543F9"/>
    <w:rsid w:val="00955113"/>
    <w:rsid w:val="0095591A"/>
    <w:rsid w:val="00962DFD"/>
    <w:rsid w:val="00966909"/>
    <w:rsid w:val="00973BCA"/>
    <w:rsid w:val="009831B5"/>
    <w:rsid w:val="00991B3B"/>
    <w:rsid w:val="009A32FF"/>
    <w:rsid w:val="009B44BA"/>
    <w:rsid w:val="009B553F"/>
    <w:rsid w:val="009C472E"/>
    <w:rsid w:val="009C6DA5"/>
    <w:rsid w:val="009E0FCF"/>
    <w:rsid w:val="009F0D13"/>
    <w:rsid w:val="009F1577"/>
    <w:rsid w:val="009F523B"/>
    <w:rsid w:val="009F75F9"/>
    <w:rsid w:val="00A12C69"/>
    <w:rsid w:val="00A13C21"/>
    <w:rsid w:val="00A1626A"/>
    <w:rsid w:val="00A17EEE"/>
    <w:rsid w:val="00A279DE"/>
    <w:rsid w:val="00A33826"/>
    <w:rsid w:val="00A42E78"/>
    <w:rsid w:val="00A43012"/>
    <w:rsid w:val="00A450AC"/>
    <w:rsid w:val="00A518A3"/>
    <w:rsid w:val="00A576D8"/>
    <w:rsid w:val="00A64830"/>
    <w:rsid w:val="00A755C9"/>
    <w:rsid w:val="00A87095"/>
    <w:rsid w:val="00A90FB7"/>
    <w:rsid w:val="00A924FE"/>
    <w:rsid w:val="00AA34B9"/>
    <w:rsid w:val="00AA733C"/>
    <w:rsid w:val="00AB36E3"/>
    <w:rsid w:val="00AB4895"/>
    <w:rsid w:val="00AC5736"/>
    <w:rsid w:val="00AD24AD"/>
    <w:rsid w:val="00AD5F45"/>
    <w:rsid w:val="00AD6AC0"/>
    <w:rsid w:val="00AD7DB4"/>
    <w:rsid w:val="00AE2D43"/>
    <w:rsid w:val="00AE612E"/>
    <w:rsid w:val="00AE7FBC"/>
    <w:rsid w:val="00AF02B1"/>
    <w:rsid w:val="00AF34C3"/>
    <w:rsid w:val="00AF7020"/>
    <w:rsid w:val="00AF79FF"/>
    <w:rsid w:val="00B00714"/>
    <w:rsid w:val="00B00E83"/>
    <w:rsid w:val="00B17D7A"/>
    <w:rsid w:val="00B21040"/>
    <w:rsid w:val="00B25A5F"/>
    <w:rsid w:val="00B314E6"/>
    <w:rsid w:val="00B35BE1"/>
    <w:rsid w:val="00B40B44"/>
    <w:rsid w:val="00B415B7"/>
    <w:rsid w:val="00B4265A"/>
    <w:rsid w:val="00B44D2D"/>
    <w:rsid w:val="00B4591F"/>
    <w:rsid w:val="00B53DD4"/>
    <w:rsid w:val="00B6125E"/>
    <w:rsid w:val="00B62394"/>
    <w:rsid w:val="00B644A2"/>
    <w:rsid w:val="00B654F5"/>
    <w:rsid w:val="00B66746"/>
    <w:rsid w:val="00B700B2"/>
    <w:rsid w:val="00B709DD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4BB5"/>
    <w:rsid w:val="00C1774B"/>
    <w:rsid w:val="00C20832"/>
    <w:rsid w:val="00C21870"/>
    <w:rsid w:val="00C32710"/>
    <w:rsid w:val="00C330D4"/>
    <w:rsid w:val="00C3465D"/>
    <w:rsid w:val="00C35904"/>
    <w:rsid w:val="00C43131"/>
    <w:rsid w:val="00C45B8E"/>
    <w:rsid w:val="00C46C04"/>
    <w:rsid w:val="00C51B48"/>
    <w:rsid w:val="00C53885"/>
    <w:rsid w:val="00C63212"/>
    <w:rsid w:val="00C660DC"/>
    <w:rsid w:val="00C7126B"/>
    <w:rsid w:val="00C81C69"/>
    <w:rsid w:val="00C846FB"/>
    <w:rsid w:val="00C84A2A"/>
    <w:rsid w:val="00C92492"/>
    <w:rsid w:val="00C936E3"/>
    <w:rsid w:val="00CA1239"/>
    <w:rsid w:val="00CA7E52"/>
    <w:rsid w:val="00CB4079"/>
    <w:rsid w:val="00CC4AAC"/>
    <w:rsid w:val="00CC7D4D"/>
    <w:rsid w:val="00CD0ADE"/>
    <w:rsid w:val="00CD2F01"/>
    <w:rsid w:val="00CD4919"/>
    <w:rsid w:val="00CE311B"/>
    <w:rsid w:val="00CE6503"/>
    <w:rsid w:val="00D06D80"/>
    <w:rsid w:val="00D13C75"/>
    <w:rsid w:val="00D16495"/>
    <w:rsid w:val="00D166C4"/>
    <w:rsid w:val="00D510CB"/>
    <w:rsid w:val="00D52819"/>
    <w:rsid w:val="00D701D4"/>
    <w:rsid w:val="00D751B0"/>
    <w:rsid w:val="00D75234"/>
    <w:rsid w:val="00D76AE5"/>
    <w:rsid w:val="00D84FC3"/>
    <w:rsid w:val="00D85225"/>
    <w:rsid w:val="00D86491"/>
    <w:rsid w:val="00D8676C"/>
    <w:rsid w:val="00D90DD5"/>
    <w:rsid w:val="00D912DC"/>
    <w:rsid w:val="00D93E54"/>
    <w:rsid w:val="00DA455B"/>
    <w:rsid w:val="00DA51E4"/>
    <w:rsid w:val="00DA61F9"/>
    <w:rsid w:val="00DB186A"/>
    <w:rsid w:val="00DB53CA"/>
    <w:rsid w:val="00DB720D"/>
    <w:rsid w:val="00DC5ED4"/>
    <w:rsid w:val="00DD171B"/>
    <w:rsid w:val="00DD4DC8"/>
    <w:rsid w:val="00DE1B8F"/>
    <w:rsid w:val="00DE5DF0"/>
    <w:rsid w:val="00DF3A0D"/>
    <w:rsid w:val="00DF43D6"/>
    <w:rsid w:val="00DF5FD9"/>
    <w:rsid w:val="00DF7A14"/>
    <w:rsid w:val="00E00D17"/>
    <w:rsid w:val="00E054AC"/>
    <w:rsid w:val="00E128DE"/>
    <w:rsid w:val="00E24B93"/>
    <w:rsid w:val="00E251D7"/>
    <w:rsid w:val="00E30972"/>
    <w:rsid w:val="00E31F22"/>
    <w:rsid w:val="00E41A40"/>
    <w:rsid w:val="00E51EB6"/>
    <w:rsid w:val="00E535B6"/>
    <w:rsid w:val="00E5418C"/>
    <w:rsid w:val="00E64741"/>
    <w:rsid w:val="00E6642C"/>
    <w:rsid w:val="00E72190"/>
    <w:rsid w:val="00E723C9"/>
    <w:rsid w:val="00E74F62"/>
    <w:rsid w:val="00E75122"/>
    <w:rsid w:val="00E803F5"/>
    <w:rsid w:val="00E81C00"/>
    <w:rsid w:val="00E872F3"/>
    <w:rsid w:val="00E9353B"/>
    <w:rsid w:val="00E9418F"/>
    <w:rsid w:val="00E96BF6"/>
    <w:rsid w:val="00EB2223"/>
    <w:rsid w:val="00EB2930"/>
    <w:rsid w:val="00EB470B"/>
    <w:rsid w:val="00EC2068"/>
    <w:rsid w:val="00ED40D9"/>
    <w:rsid w:val="00ED7E15"/>
    <w:rsid w:val="00EE1772"/>
    <w:rsid w:val="00EE1E65"/>
    <w:rsid w:val="00EE7341"/>
    <w:rsid w:val="00EF08D0"/>
    <w:rsid w:val="00EF34F4"/>
    <w:rsid w:val="00EF5A1B"/>
    <w:rsid w:val="00EF67EC"/>
    <w:rsid w:val="00F024A1"/>
    <w:rsid w:val="00F04C1F"/>
    <w:rsid w:val="00F06919"/>
    <w:rsid w:val="00F06D48"/>
    <w:rsid w:val="00F123B2"/>
    <w:rsid w:val="00F160D0"/>
    <w:rsid w:val="00F17AE1"/>
    <w:rsid w:val="00F3571D"/>
    <w:rsid w:val="00F374D6"/>
    <w:rsid w:val="00F3767E"/>
    <w:rsid w:val="00F4561D"/>
    <w:rsid w:val="00F47CB3"/>
    <w:rsid w:val="00F52167"/>
    <w:rsid w:val="00F54C9F"/>
    <w:rsid w:val="00F60E39"/>
    <w:rsid w:val="00F64316"/>
    <w:rsid w:val="00F72257"/>
    <w:rsid w:val="00F72CB3"/>
    <w:rsid w:val="00F80B30"/>
    <w:rsid w:val="00F83641"/>
    <w:rsid w:val="00F87919"/>
    <w:rsid w:val="00F87F26"/>
    <w:rsid w:val="00F94584"/>
    <w:rsid w:val="00F97EF6"/>
    <w:rsid w:val="00FA1BDA"/>
    <w:rsid w:val="00FA1EA8"/>
    <w:rsid w:val="00FB11BF"/>
    <w:rsid w:val="00FB5AD2"/>
    <w:rsid w:val="00FB7139"/>
    <w:rsid w:val="00FC5048"/>
    <w:rsid w:val="00FC79C9"/>
    <w:rsid w:val="00FC7E77"/>
    <w:rsid w:val="00FD3D77"/>
    <w:rsid w:val="00FD7458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B66C9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4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2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mailSignature">
    <w:name w:val="E-mail Signature"/>
    <w:basedOn w:val="Normal"/>
    <w:link w:val="E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mailSignatureChar">
    <w:name w:val="Email Signature Char"/>
    <w:link w:val="E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Props1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67f32d8e-c004-4b2a-8588-6055e191469e"/>
    <ds:schemaRef ds:uri="84ffc5bf-a0ff-449e-baf2-5e09aebe7ba1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1</TotalTime>
  <Pages>12</Pages>
  <Words>224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1502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3</cp:revision>
  <cp:lastPrinted>2021-02-05T14:09:00Z</cp:lastPrinted>
  <dcterms:created xsi:type="dcterms:W3CDTF">2025-09-15T11:53:00Z</dcterms:created>
  <dcterms:modified xsi:type="dcterms:W3CDTF">2025-09-15T11:54:00Z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